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B28" w:rsidRDefault="00F46B28"/>
    <w:p w:rsidR="00F46B28" w:rsidRPr="00C159AB" w:rsidRDefault="00F46B28" w:rsidP="00C159AB">
      <w:pPr>
        <w:jc w:val="center"/>
        <w:rPr>
          <w:rFonts w:ascii="Times New Roman" w:hAnsi="Times New Roman"/>
          <w:sz w:val="32"/>
          <w:szCs w:val="32"/>
        </w:rPr>
      </w:pPr>
      <w:r w:rsidRPr="00C159AB">
        <w:rPr>
          <w:rFonts w:ascii="Times New Roman" w:hAnsi="Times New Roman"/>
          <w:sz w:val="32"/>
          <w:szCs w:val="32"/>
        </w:rPr>
        <w:t>Информация об объектах находящихся в муниципальной собственности</w:t>
      </w:r>
      <w:r>
        <w:rPr>
          <w:rFonts w:ascii="Times New Roman" w:hAnsi="Times New Roman"/>
          <w:sz w:val="32"/>
          <w:szCs w:val="32"/>
        </w:rPr>
        <w:t xml:space="preserve"> администрации Чистопольского сельсовета</w:t>
      </w:r>
      <w:r w:rsidRPr="00C159AB">
        <w:rPr>
          <w:rFonts w:ascii="Times New Roman" w:hAnsi="Times New Roman"/>
          <w:sz w:val="32"/>
          <w:szCs w:val="32"/>
        </w:rPr>
        <w:t xml:space="preserve"> Коченевского района Новосибирской области</w:t>
      </w:r>
    </w:p>
    <w:p w:rsidR="00F46B28" w:rsidRDefault="00F46B28" w:rsidP="00C159AB">
      <w:pPr>
        <w:jc w:val="right"/>
      </w:pPr>
      <w:r>
        <w:t>на 01.01.2018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728"/>
        <w:gridCol w:w="2340"/>
        <w:gridCol w:w="1440"/>
        <w:gridCol w:w="1980"/>
        <w:gridCol w:w="2083"/>
      </w:tblGrid>
      <w:tr w:rsidR="00F46B28" w:rsidRPr="00BD609F" w:rsidTr="009259DB">
        <w:tc>
          <w:tcPr>
            <w:tcW w:w="1728" w:type="dxa"/>
          </w:tcPr>
          <w:p w:rsidR="00F46B28" w:rsidRDefault="00F46B28" w:rsidP="00BD609F">
            <w:pPr>
              <w:spacing w:after="0" w:line="240" w:lineRule="auto"/>
            </w:pPr>
            <w:r>
              <w:t>Наименование(назначение)</w:t>
            </w:r>
          </w:p>
          <w:p w:rsidR="00F46B28" w:rsidRPr="00BD609F" w:rsidRDefault="00F46B28" w:rsidP="00BD609F">
            <w:pPr>
              <w:spacing w:after="0" w:line="240" w:lineRule="auto"/>
            </w:pPr>
            <w:r>
              <w:t>объекта</w:t>
            </w:r>
          </w:p>
        </w:tc>
        <w:tc>
          <w:tcPr>
            <w:tcW w:w="2340" w:type="dxa"/>
          </w:tcPr>
          <w:p w:rsidR="00F46B28" w:rsidRDefault="00F46B28" w:rsidP="00BD609F">
            <w:pPr>
              <w:spacing w:after="0" w:line="240" w:lineRule="auto"/>
            </w:pPr>
            <w:r>
              <w:t>Адрес(местоположение)площадь(или)</w:t>
            </w:r>
          </w:p>
          <w:p w:rsidR="00F46B28" w:rsidRPr="00BD609F" w:rsidRDefault="00F46B28" w:rsidP="00BD609F">
            <w:pPr>
              <w:spacing w:after="0" w:line="240" w:lineRule="auto"/>
            </w:pPr>
            <w:r>
              <w:t>протяженностью</w:t>
            </w:r>
          </w:p>
        </w:tc>
        <w:tc>
          <w:tcPr>
            <w:tcW w:w="1440" w:type="dxa"/>
          </w:tcPr>
          <w:p w:rsidR="00F46B28" w:rsidRDefault="00F46B28" w:rsidP="00EC631C">
            <w:pPr>
              <w:spacing w:after="0" w:line="240" w:lineRule="auto"/>
            </w:pPr>
            <w:r>
              <w:t>площадь(или)</w:t>
            </w:r>
          </w:p>
          <w:p w:rsidR="00F46B28" w:rsidRPr="00BD609F" w:rsidRDefault="00F46B28" w:rsidP="00EC631C">
            <w:pPr>
              <w:spacing w:after="0" w:line="240" w:lineRule="auto"/>
            </w:pPr>
            <w:r>
              <w:t>протяженностью</w:t>
            </w:r>
          </w:p>
        </w:tc>
        <w:tc>
          <w:tcPr>
            <w:tcW w:w="1980" w:type="dxa"/>
          </w:tcPr>
          <w:p w:rsidR="00F46B28" w:rsidRPr="00BD609F" w:rsidRDefault="00F46B28" w:rsidP="00BD609F">
            <w:pPr>
              <w:spacing w:after="0" w:line="240" w:lineRule="auto"/>
            </w:pPr>
            <w:r>
              <w:t>Кадастровый номер</w:t>
            </w:r>
          </w:p>
        </w:tc>
        <w:tc>
          <w:tcPr>
            <w:tcW w:w="2083" w:type="dxa"/>
          </w:tcPr>
          <w:p w:rsidR="00F46B28" w:rsidRPr="00BD609F" w:rsidRDefault="00F46B28" w:rsidP="00BD609F">
            <w:pPr>
              <w:spacing w:after="0" w:line="240" w:lineRule="auto"/>
            </w:pPr>
            <w:r>
              <w:t>Сведения об ограничении и обременении правами третьих лиц</w:t>
            </w:r>
          </w:p>
        </w:tc>
      </w:tr>
      <w:tr w:rsidR="00F46B28" w:rsidRPr="00BD609F" w:rsidTr="009259DB">
        <w:tc>
          <w:tcPr>
            <w:tcW w:w="1728" w:type="dxa"/>
          </w:tcPr>
          <w:p w:rsidR="00F46B28" w:rsidRPr="00BD609F" w:rsidRDefault="00F46B28" w:rsidP="00BD609F">
            <w:pPr>
              <w:spacing w:after="0" w:line="240" w:lineRule="auto"/>
            </w:pPr>
            <w:r>
              <w:t>Газовая  котельная</w:t>
            </w:r>
          </w:p>
        </w:tc>
        <w:tc>
          <w:tcPr>
            <w:tcW w:w="2340" w:type="dxa"/>
          </w:tcPr>
          <w:p w:rsidR="00F46B28" w:rsidRDefault="00F46B28" w:rsidP="00BD609F">
            <w:pPr>
              <w:spacing w:after="0" w:line="240" w:lineRule="auto"/>
            </w:pPr>
            <w:r>
              <w:t>632665</w:t>
            </w:r>
          </w:p>
          <w:p w:rsidR="00F46B28" w:rsidRDefault="00F46B28" w:rsidP="00BD609F">
            <w:pPr>
              <w:spacing w:after="0" w:line="240" w:lineRule="auto"/>
            </w:pPr>
            <w:r>
              <w:t>Новосибирская обл,Коченевский р-он</w:t>
            </w:r>
          </w:p>
          <w:p w:rsidR="00F46B28" w:rsidRPr="00BD609F" w:rsidRDefault="00F46B28" w:rsidP="00BD609F">
            <w:pPr>
              <w:spacing w:after="0" w:line="240" w:lineRule="auto"/>
            </w:pPr>
            <w:r>
              <w:t>п.Речник</w:t>
            </w:r>
          </w:p>
        </w:tc>
        <w:tc>
          <w:tcPr>
            <w:tcW w:w="1440" w:type="dxa"/>
          </w:tcPr>
          <w:p w:rsidR="00F46B28" w:rsidRPr="00BD609F" w:rsidRDefault="00F46B28" w:rsidP="00BD609F">
            <w:pPr>
              <w:spacing w:after="0" w:line="240" w:lineRule="auto"/>
            </w:pPr>
            <w:r>
              <w:t>150</w:t>
            </w:r>
          </w:p>
        </w:tc>
        <w:tc>
          <w:tcPr>
            <w:tcW w:w="1980" w:type="dxa"/>
          </w:tcPr>
          <w:p w:rsidR="00F46B28" w:rsidRPr="00BD609F" w:rsidRDefault="00F46B28" w:rsidP="00BD609F">
            <w:pPr>
              <w:spacing w:after="0" w:line="240" w:lineRule="auto"/>
            </w:pPr>
          </w:p>
        </w:tc>
        <w:tc>
          <w:tcPr>
            <w:tcW w:w="2083" w:type="dxa"/>
          </w:tcPr>
          <w:p w:rsidR="00F46B28" w:rsidRDefault="00F46B28" w:rsidP="00BD609F">
            <w:pPr>
              <w:spacing w:after="0" w:line="240" w:lineRule="auto"/>
            </w:pPr>
            <w:r>
              <w:t xml:space="preserve">Хозяйственное ведение </w:t>
            </w:r>
          </w:p>
          <w:p w:rsidR="00F46B28" w:rsidRPr="00BD609F" w:rsidRDefault="00F46B28" w:rsidP="00BD609F">
            <w:pPr>
              <w:spacing w:after="0" w:line="240" w:lineRule="auto"/>
            </w:pPr>
            <w:r>
              <w:t>администрация Чистопольского сельсовета Коченевского района Новосибирской области</w:t>
            </w:r>
          </w:p>
        </w:tc>
      </w:tr>
      <w:tr w:rsidR="00F46B28" w:rsidRPr="00BD609F" w:rsidTr="009259DB">
        <w:tc>
          <w:tcPr>
            <w:tcW w:w="1728" w:type="dxa"/>
          </w:tcPr>
          <w:p w:rsidR="00F46B28" w:rsidRPr="00BD609F" w:rsidRDefault="00F46B28" w:rsidP="00BD609F">
            <w:pPr>
              <w:spacing w:after="0" w:line="240" w:lineRule="auto"/>
            </w:pPr>
            <w:r>
              <w:t>Угольная котельная</w:t>
            </w:r>
          </w:p>
        </w:tc>
        <w:tc>
          <w:tcPr>
            <w:tcW w:w="2340" w:type="dxa"/>
          </w:tcPr>
          <w:p w:rsidR="00F46B28" w:rsidRDefault="00F46B28" w:rsidP="00C4554D">
            <w:pPr>
              <w:spacing w:after="0" w:line="240" w:lineRule="auto"/>
            </w:pPr>
            <w:r>
              <w:t>632665 Новосибирская обл,Коченевский р-он</w:t>
            </w:r>
          </w:p>
          <w:p w:rsidR="00F46B28" w:rsidRPr="00BD609F" w:rsidRDefault="00F46B28" w:rsidP="00C4554D">
            <w:pPr>
              <w:spacing w:after="0" w:line="240" w:lineRule="auto"/>
            </w:pPr>
            <w:r>
              <w:t>п.Речник</w:t>
            </w:r>
          </w:p>
        </w:tc>
        <w:tc>
          <w:tcPr>
            <w:tcW w:w="1440" w:type="dxa"/>
          </w:tcPr>
          <w:p w:rsidR="00F46B28" w:rsidRPr="00BD609F" w:rsidRDefault="00F46B28" w:rsidP="00BD609F">
            <w:pPr>
              <w:spacing w:after="0" w:line="240" w:lineRule="auto"/>
            </w:pPr>
            <w:r>
              <w:t>300</w:t>
            </w:r>
          </w:p>
        </w:tc>
        <w:tc>
          <w:tcPr>
            <w:tcW w:w="1980" w:type="dxa"/>
          </w:tcPr>
          <w:p w:rsidR="00F46B28" w:rsidRPr="00BD609F" w:rsidRDefault="00F46B28" w:rsidP="00BD609F">
            <w:pPr>
              <w:spacing w:after="0" w:line="240" w:lineRule="auto"/>
            </w:pPr>
          </w:p>
        </w:tc>
        <w:tc>
          <w:tcPr>
            <w:tcW w:w="2083" w:type="dxa"/>
          </w:tcPr>
          <w:p w:rsidR="00F46B28" w:rsidRDefault="00F46B28" w:rsidP="00EE0F1C">
            <w:pPr>
              <w:spacing w:after="0" w:line="240" w:lineRule="auto"/>
            </w:pPr>
            <w:r>
              <w:t xml:space="preserve">Хозяйственное ведение </w:t>
            </w:r>
          </w:p>
          <w:p w:rsidR="00F46B28" w:rsidRPr="00BD609F" w:rsidRDefault="00F46B28" w:rsidP="00EE0F1C">
            <w:pPr>
              <w:spacing w:after="0" w:line="240" w:lineRule="auto"/>
            </w:pPr>
            <w:r>
              <w:t>администрация Чистопольского сельсовета Коченевского района Новосибирской области</w:t>
            </w:r>
          </w:p>
        </w:tc>
      </w:tr>
      <w:tr w:rsidR="00F46B28" w:rsidRPr="00BD609F" w:rsidTr="009259DB">
        <w:tc>
          <w:tcPr>
            <w:tcW w:w="1728" w:type="dxa"/>
          </w:tcPr>
          <w:p w:rsidR="00F46B28" w:rsidRPr="00BD609F" w:rsidRDefault="00F46B28" w:rsidP="00BD609F">
            <w:pPr>
              <w:spacing w:after="0" w:line="240" w:lineRule="auto"/>
            </w:pPr>
            <w:r>
              <w:t>Тепловые сети</w:t>
            </w:r>
          </w:p>
        </w:tc>
        <w:tc>
          <w:tcPr>
            <w:tcW w:w="2340" w:type="dxa"/>
          </w:tcPr>
          <w:p w:rsidR="00F46B28" w:rsidRDefault="00F46B28" w:rsidP="00C4554D">
            <w:pPr>
              <w:spacing w:after="0" w:line="240" w:lineRule="auto"/>
            </w:pPr>
            <w:r>
              <w:t>632665 Новосибирская обл,Коченевский р-он</w:t>
            </w:r>
          </w:p>
          <w:p w:rsidR="00F46B28" w:rsidRPr="00BD609F" w:rsidRDefault="00F46B28" w:rsidP="00C4554D">
            <w:pPr>
              <w:spacing w:after="0" w:line="240" w:lineRule="auto"/>
            </w:pPr>
            <w:r>
              <w:t>п.Речник</w:t>
            </w:r>
          </w:p>
        </w:tc>
        <w:tc>
          <w:tcPr>
            <w:tcW w:w="1440" w:type="dxa"/>
          </w:tcPr>
          <w:p w:rsidR="00F46B28" w:rsidRPr="00BD609F" w:rsidRDefault="00F46B28" w:rsidP="00BD609F">
            <w:pPr>
              <w:spacing w:after="0" w:line="240" w:lineRule="auto"/>
            </w:pPr>
            <w:r>
              <w:t>2500</w:t>
            </w:r>
          </w:p>
        </w:tc>
        <w:tc>
          <w:tcPr>
            <w:tcW w:w="1980" w:type="dxa"/>
          </w:tcPr>
          <w:p w:rsidR="00F46B28" w:rsidRPr="00BD609F" w:rsidRDefault="00F46B28" w:rsidP="00BD609F">
            <w:pPr>
              <w:spacing w:after="0" w:line="240" w:lineRule="auto"/>
            </w:pPr>
          </w:p>
        </w:tc>
        <w:tc>
          <w:tcPr>
            <w:tcW w:w="2083" w:type="dxa"/>
          </w:tcPr>
          <w:p w:rsidR="00F46B28" w:rsidRDefault="00F46B28" w:rsidP="00EE0F1C">
            <w:pPr>
              <w:spacing w:after="0" w:line="240" w:lineRule="auto"/>
            </w:pPr>
            <w:r>
              <w:t xml:space="preserve">Хозяйственное ведение </w:t>
            </w:r>
          </w:p>
          <w:p w:rsidR="00F46B28" w:rsidRPr="00BD609F" w:rsidRDefault="00F46B28" w:rsidP="00EE0F1C">
            <w:pPr>
              <w:spacing w:after="0" w:line="240" w:lineRule="auto"/>
            </w:pPr>
            <w:r>
              <w:t>администрация Чистопольского сельсовета Коченевского района Новосибирской области</w:t>
            </w:r>
          </w:p>
        </w:tc>
      </w:tr>
      <w:tr w:rsidR="00F46B28" w:rsidRPr="00BD609F" w:rsidTr="009259DB">
        <w:tc>
          <w:tcPr>
            <w:tcW w:w="1728" w:type="dxa"/>
          </w:tcPr>
          <w:p w:rsidR="00F46B28" w:rsidRPr="00BD609F" w:rsidRDefault="00F46B28" w:rsidP="00BD609F">
            <w:pPr>
              <w:spacing w:after="0" w:line="240" w:lineRule="auto"/>
            </w:pPr>
            <w:r>
              <w:t>Водопроводные сети</w:t>
            </w:r>
          </w:p>
        </w:tc>
        <w:tc>
          <w:tcPr>
            <w:tcW w:w="2340" w:type="dxa"/>
          </w:tcPr>
          <w:p w:rsidR="00F46B28" w:rsidRDefault="00F46B28" w:rsidP="00C4554D">
            <w:pPr>
              <w:spacing w:after="0" w:line="240" w:lineRule="auto"/>
            </w:pPr>
            <w:r>
              <w:t>632665</w:t>
            </w:r>
          </w:p>
          <w:p w:rsidR="00F46B28" w:rsidRDefault="00F46B28" w:rsidP="00C4554D">
            <w:pPr>
              <w:spacing w:after="0" w:line="240" w:lineRule="auto"/>
            </w:pPr>
            <w:r>
              <w:t>Новосибирская обл,Коченевский р-он</w:t>
            </w:r>
          </w:p>
          <w:p w:rsidR="00F46B28" w:rsidRPr="00BD609F" w:rsidRDefault="00F46B28" w:rsidP="00C4554D">
            <w:pPr>
              <w:spacing w:after="0" w:line="240" w:lineRule="auto"/>
            </w:pPr>
            <w:r>
              <w:t>п.Речник</w:t>
            </w:r>
          </w:p>
        </w:tc>
        <w:tc>
          <w:tcPr>
            <w:tcW w:w="1440" w:type="dxa"/>
          </w:tcPr>
          <w:p w:rsidR="00F46B28" w:rsidRPr="00BD609F" w:rsidRDefault="00F46B28" w:rsidP="00BD609F">
            <w:pPr>
              <w:spacing w:after="0" w:line="240" w:lineRule="auto"/>
            </w:pPr>
            <w:r>
              <w:t>5800м</w:t>
            </w:r>
          </w:p>
        </w:tc>
        <w:tc>
          <w:tcPr>
            <w:tcW w:w="1980" w:type="dxa"/>
          </w:tcPr>
          <w:p w:rsidR="00F46B28" w:rsidRPr="00BD609F" w:rsidRDefault="00F46B28" w:rsidP="00BD609F">
            <w:pPr>
              <w:spacing w:after="0" w:line="240" w:lineRule="auto"/>
            </w:pPr>
          </w:p>
        </w:tc>
        <w:tc>
          <w:tcPr>
            <w:tcW w:w="2083" w:type="dxa"/>
          </w:tcPr>
          <w:p w:rsidR="00F46B28" w:rsidRDefault="00F46B28" w:rsidP="00EE0F1C">
            <w:pPr>
              <w:spacing w:after="0" w:line="240" w:lineRule="auto"/>
            </w:pPr>
            <w:r>
              <w:t xml:space="preserve">Хозяйственное ведение </w:t>
            </w:r>
          </w:p>
          <w:p w:rsidR="00F46B28" w:rsidRPr="00BD609F" w:rsidRDefault="00F46B28" w:rsidP="00EE0F1C">
            <w:pPr>
              <w:spacing w:after="0" w:line="240" w:lineRule="auto"/>
            </w:pPr>
            <w:r>
              <w:t>администрация Чистопольского сельсовета Коченевского района Новосибирской области</w:t>
            </w:r>
          </w:p>
        </w:tc>
      </w:tr>
      <w:tr w:rsidR="00F46B28" w:rsidRPr="00BD609F" w:rsidTr="009259DB">
        <w:tc>
          <w:tcPr>
            <w:tcW w:w="1728" w:type="dxa"/>
          </w:tcPr>
          <w:p w:rsidR="00F46B28" w:rsidRPr="00BD609F" w:rsidRDefault="00F46B28" w:rsidP="00BD609F">
            <w:pPr>
              <w:spacing w:after="0" w:line="240" w:lineRule="auto"/>
            </w:pPr>
            <w:r>
              <w:t>Водопроводные сети</w:t>
            </w:r>
          </w:p>
        </w:tc>
        <w:tc>
          <w:tcPr>
            <w:tcW w:w="2340" w:type="dxa"/>
          </w:tcPr>
          <w:p w:rsidR="00F46B28" w:rsidRDefault="00F46B28" w:rsidP="00C4554D">
            <w:pPr>
              <w:spacing w:after="0" w:line="240" w:lineRule="auto"/>
            </w:pPr>
            <w:r>
              <w:t>632663 Новосибирская обл,Коченевский р-он</w:t>
            </w:r>
          </w:p>
          <w:p w:rsidR="00F46B28" w:rsidRPr="00BD609F" w:rsidRDefault="00F46B28" w:rsidP="00C4554D">
            <w:pPr>
              <w:spacing w:after="0" w:line="240" w:lineRule="auto"/>
            </w:pPr>
            <w:r>
              <w:t>с.Чистополье</w:t>
            </w:r>
          </w:p>
        </w:tc>
        <w:tc>
          <w:tcPr>
            <w:tcW w:w="1440" w:type="dxa"/>
          </w:tcPr>
          <w:p w:rsidR="00F46B28" w:rsidRPr="00BD609F" w:rsidRDefault="00F46B28" w:rsidP="00BD609F">
            <w:pPr>
              <w:spacing w:after="0" w:line="240" w:lineRule="auto"/>
            </w:pPr>
            <w:r>
              <w:t>4100м</w:t>
            </w:r>
          </w:p>
        </w:tc>
        <w:tc>
          <w:tcPr>
            <w:tcW w:w="1980" w:type="dxa"/>
          </w:tcPr>
          <w:p w:rsidR="00F46B28" w:rsidRPr="00BD609F" w:rsidRDefault="00F46B28" w:rsidP="00BD609F">
            <w:pPr>
              <w:spacing w:after="0" w:line="240" w:lineRule="auto"/>
            </w:pPr>
          </w:p>
        </w:tc>
        <w:tc>
          <w:tcPr>
            <w:tcW w:w="2083" w:type="dxa"/>
          </w:tcPr>
          <w:p w:rsidR="00F46B28" w:rsidRDefault="00F46B28" w:rsidP="00EE0F1C">
            <w:pPr>
              <w:spacing w:after="0" w:line="240" w:lineRule="auto"/>
            </w:pPr>
            <w:r>
              <w:t xml:space="preserve">Хозяйственное ведение </w:t>
            </w:r>
          </w:p>
          <w:p w:rsidR="00F46B28" w:rsidRPr="00BD609F" w:rsidRDefault="00F46B28" w:rsidP="00EE0F1C">
            <w:pPr>
              <w:spacing w:after="0" w:line="240" w:lineRule="auto"/>
            </w:pPr>
            <w:r>
              <w:t>администрация Чистопольского сельсовета Коченевского района Новосибирской области</w:t>
            </w:r>
          </w:p>
        </w:tc>
      </w:tr>
      <w:tr w:rsidR="00F46B28" w:rsidRPr="00BD609F" w:rsidTr="009259DB">
        <w:tc>
          <w:tcPr>
            <w:tcW w:w="1728" w:type="dxa"/>
          </w:tcPr>
          <w:p w:rsidR="00F46B28" w:rsidRPr="00BD609F" w:rsidRDefault="00F46B28" w:rsidP="00BD609F">
            <w:pPr>
              <w:spacing w:after="0" w:line="240" w:lineRule="auto"/>
            </w:pPr>
            <w:r>
              <w:t>скважина</w:t>
            </w:r>
          </w:p>
        </w:tc>
        <w:tc>
          <w:tcPr>
            <w:tcW w:w="2340" w:type="dxa"/>
          </w:tcPr>
          <w:p w:rsidR="00F46B28" w:rsidRDefault="00F46B28" w:rsidP="00C4554D">
            <w:pPr>
              <w:spacing w:after="0" w:line="240" w:lineRule="auto"/>
            </w:pPr>
            <w:r>
              <w:t>632665</w:t>
            </w:r>
          </w:p>
          <w:p w:rsidR="00F46B28" w:rsidRDefault="00F46B28" w:rsidP="00C4554D">
            <w:pPr>
              <w:spacing w:after="0" w:line="240" w:lineRule="auto"/>
            </w:pPr>
            <w:r>
              <w:t>Новосибирская обл,Коченевский р-он</w:t>
            </w:r>
          </w:p>
          <w:p w:rsidR="00F46B28" w:rsidRPr="00BD609F" w:rsidRDefault="00F46B28" w:rsidP="00C4554D">
            <w:pPr>
              <w:spacing w:after="0" w:line="240" w:lineRule="auto"/>
            </w:pPr>
            <w:r>
              <w:t>п.Речник ул.Садовая,21а</w:t>
            </w:r>
          </w:p>
        </w:tc>
        <w:tc>
          <w:tcPr>
            <w:tcW w:w="1440" w:type="dxa"/>
          </w:tcPr>
          <w:p w:rsidR="00F46B28" w:rsidRPr="00BD609F" w:rsidRDefault="00F46B28" w:rsidP="00BD609F">
            <w:pPr>
              <w:spacing w:after="0" w:line="240" w:lineRule="auto"/>
            </w:pPr>
            <w:r>
              <w:t>84</w:t>
            </w:r>
          </w:p>
        </w:tc>
        <w:tc>
          <w:tcPr>
            <w:tcW w:w="1980" w:type="dxa"/>
          </w:tcPr>
          <w:p w:rsidR="00F46B28" w:rsidRPr="00BD609F" w:rsidRDefault="00F46B28" w:rsidP="00BD609F">
            <w:pPr>
              <w:spacing w:after="0" w:line="240" w:lineRule="auto"/>
            </w:pPr>
            <w:r>
              <w:t>54:11:038205:88</w:t>
            </w:r>
          </w:p>
        </w:tc>
        <w:tc>
          <w:tcPr>
            <w:tcW w:w="2083" w:type="dxa"/>
          </w:tcPr>
          <w:p w:rsidR="00F46B28" w:rsidRDefault="00F46B28" w:rsidP="00EE0F1C">
            <w:pPr>
              <w:spacing w:after="0" w:line="240" w:lineRule="auto"/>
            </w:pPr>
            <w:r>
              <w:t xml:space="preserve">Хозяйственное ведение </w:t>
            </w:r>
          </w:p>
          <w:p w:rsidR="00F46B28" w:rsidRPr="00BD609F" w:rsidRDefault="00F46B28" w:rsidP="00EE0F1C">
            <w:pPr>
              <w:spacing w:after="0" w:line="240" w:lineRule="auto"/>
            </w:pPr>
            <w:r>
              <w:t>администрация Чистопольского сельсовета Коченевского района Новосибирской области</w:t>
            </w:r>
          </w:p>
        </w:tc>
      </w:tr>
      <w:tr w:rsidR="00F46B28" w:rsidRPr="00BD609F" w:rsidTr="009259DB">
        <w:tc>
          <w:tcPr>
            <w:tcW w:w="1728" w:type="dxa"/>
          </w:tcPr>
          <w:p w:rsidR="00F46B28" w:rsidRPr="00BD609F" w:rsidRDefault="00F46B28" w:rsidP="00BD609F">
            <w:pPr>
              <w:spacing w:after="0" w:line="240" w:lineRule="auto"/>
            </w:pPr>
            <w:r>
              <w:t>скважина</w:t>
            </w:r>
          </w:p>
        </w:tc>
        <w:tc>
          <w:tcPr>
            <w:tcW w:w="2340" w:type="dxa"/>
          </w:tcPr>
          <w:p w:rsidR="00F46B28" w:rsidRDefault="00F46B28" w:rsidP="00C4554D">
            <w:pPr>
              <w:spacing w:after="0" w:line="240" w:lineRule="auto"/>
            </w:pPr>
            <w:r>
              <w:t>632665</w:t>
            </w:r>
          </w:p>
          <w:p w:rsidR="00F46B28" w:rsidRDefault="00F46B28" w:rsidP="00C4554D">
            <w:pPr>
              <w:spacing w:after="0" w:line="240" w:lineRule="auto"/>
            </w:pPr>
            <w:r>
              <w:t>Новосибирская обл,Коченевский р-он</w:t>
            </w:r>
          </w:p>
          <w:p w:rsidR="00F46B28" w:rsidRPr="00BD609F" w:rsidRDefault="00F46B28" w:rsidP="00C4554D">
            <w:pPr>
              <w:spacing w:after="0" w:line="240" w:lineRule="auto"/>
            </w:pPr>
            <w:r>
              <w:t>п.Речник  ул.Новая,23а</w:t>
            </w:r>
          </w:p>
        </w:tc>
        <w:tc>
          <w:tcPr>
            <w:tcW w:w="1440" w:type="dxa"/>
          </w:tcPr>
          <w:p w:rsidR="00F46B28" w:rsidRPr="00BD609F" w:rsidRDefault="00F46B28" w:rsidP="00BD609F">
            <w:pPr>
              <w:spacing w:after="0" w:line="240" w:lineRule="auto"/>
            </w:pPr>
            <w:r>
              <w:t>84</w:t>
            </w:r>
          </w:p>
        </w:tc>
        <w:tc>
          <w:tcPr>
            <w:tcW w:w="1980" w:type="dxa"/>
          </w:tcPr>
          <w:p w:rsidR="00F46B28" w:rsidRPr="00BD609F" w:rsidRDefault="00F46B28" w:rsidP="00BD609F">
            <w:pPr>
              <w:spacing w:after="0" w:line="240" w:lineRule="auto"/>
            </w:pPr>
            <w:r>
              <w:t>54:11:038205:86</w:t>
            </w:r>
          </w:p>
        </w:tc>
        <w:tc>
          <w:tcPr>
            <w:tcW w:w="2083" w:type="dxa"/>
          </w:tcPr>
          <w:p w:rsidR="00F46B28" w:rsidRDefault="00F46B28" w:rsidP="00EE0F1C">
            <w:pPr>
              <w:spacing w:after="0" w:line="240" w:lineRule="auto"/>
            </w:pPr>
            <w:r>
              <w:t xml:space="preserve">Хозяйственное ведение </w:t>
            </w:r>
          </w:p>
          <w:p w:rsidR="00F46B28" w:rsidRPr="00BD609F" w:rsidRDefault="00F46B28" w:rsidP="00EE0F1C">
            <w:pPr>
              <w:spacing w:after="0" w:line="240" w:lineRule="auto"/>
            </w:pPr>
            <w:r>
              <w:t>администрация Чистопольского сельсовета Коченевского района Новосибирской области</w:t>
            </w:r>
          </w:p>
        </w:tc>
      </w:tr>
      <w:tr w:rsidR="00F46B28" w:rsidRPr="00BD609F" w:rsidTr="009259DB">
        <w:tc>
          <w:tcPr>
            <w:tcW w:w="1728" w:type="dxa"/>
          </w:tcPr>
          <w:p w:rsidR="00F46B28" w:rsidRPr="00BD609F" w:rsidRDefault="00F46B28" w:rsidP="00BD609F">
            <w:pPr>
              <w:spacing w:after="0" w:line="240" w:lineRule="auto"/>
            </w:pPr>
            <w:r>
              <w:t>скважина</w:t>
            </w:r>
          </w:p>
        </w:tc>
        <w:tc>
          <w:tcPr>
            <w:tcW w:w="2340" w:type="dxa"/>
          </w:tcPr>
          <w:p w:rsidR="00F46B28" w:rsidRDefault="00F46B28" w:rsidP="00C4554D">
            <w:pPr>
              <w:spacing w:after="0" w:line="240" w:lineRule="auto"/>
            </w:pPr>
            <w:r>
              <w:t>632663</w:t>
            </w:r>
          </w:p>
          <w:p w:rsidR="00F46B28" w:rsidRDefault="00F46B28" w:rsidP="00C4554D">
            <w:pPr>
              <w:spacing w:after="0" w:line="240" w:lineRule="auto"/>
            </w:pPr>
            <w:r>
              <w:t>Новосибирская обл,Коченевский р-он</w:t>
            </w:r>
          </w:p>
          <w:p w:rsidR="00F46B28" w:rsidRPr="00BD609F" w:rsidRDefault="00F46B28" w:rsidP="00C4554D">
            <w:pPr>
              <w:spacing w:after="0" w:line="240" w:lineRule="auto"/>
            </w:pPr>
            <w:r>
              <w:t>с.Чистополье ул.Школьная,21а</w:t>
            </w:r>
          </w:p>
        </w:tc>
        <w:tc>
          <w:tcPr>
            <w:tcW w:w="1440" w:type="dxa"/>
          </w:tcPr>
          <w:p w:rsidR="00F46B28" w:rsidRPr="00BD609F" w:rsidRDefault="00F46B28" w:rsidP="00BD609F">
            <w:pPr>
              <w:spacing w:after="0" w:line="240" w:lineRule="auto"/>
            </w:pPr>
            <w:r>
              <w:t>84</w:t>
            </w:r>
          </w:p>
        </w:tc>
        <w:tc>
          <w:tcPr>
            <w:tcW w:w="1980" w:type="dxa"/>
          </w:tcPr>
          <w:p w:rsidR="00F46B28" w:rsidRPr="00BD609F" w:rsidRDefault="00F46B28" w:rsidP="00BD609F">
            <w:pPr>
              <w:spacing w:after="0" w:line="240" w:lineRule="auto"/>
            </w:pPr>
            <w:r>
              <w:t>54:11:030101:228</w:t>
            </w:r>
          </w:p>
        </w:tc>
        <w:tc>
          <w:tcPr>
            <w:tcW w:w="2083" w:type="dxa"/>
          </w:tcPr>
          <w:p w:rsidR="00F46B28" w:rsidRDefault="00F46B28" w:rsidP="00EE0F1C">
            <w:pPr>
              <w:spacing w:after="0" w:line="240" w:lineRule="auto"/>
            </w:pPr>
            <w:r>
              <w:t xml:space="preserve">Хозяйственное ведение </w:t>
            </w:r>
          </w:p>
          <w:p w:rsidR="00F46B28" w:rsidRPr="00BD609F" w:rsidRDefault="00F46B28" w:rsidP="00EE0F1C">
            <w:pPr>
              <w:spacing w:after="0" w:line="240" w:lineRule="auto"/>
            </w:pPr>
            <w:r>
              <w:t>администрация Чистопольского сельсовета Коченевского района Новосибирской области</w:t>
            </w:r>
          </w:p>
        </w:tc>
      </w:tr>
      <w:tr w:rsidR="00F46B28" w:rsidRPr="00BD609F" w:rsidTr="009259DB">
        <w:tc>
          <w:tcPr>
            <w:tcW w:w="1728" w:type="dxa"/>
          </w:tcPr>
          <w:p w:rsidR="00F46B28" w:rsidRPr="00BD609F" w:rsidRDefault="00F46B28" w:rsidP="00BD609F">
            <w:pPr>
              <w:spacing w:after="0" w:line="240" w:lineRule="auto"/>
            </w:pPr>
            <w:r>
              <w:t>скважина</w:t>
            </w:r>
          </w:p>
        </w:tc>
        <w:tc>
          <w:tcPr>
            <w:tcW w:w="2340" w:type="dxa"/>
          </w:tcPr>
          <w:p w:rsidR="00F46B28" w:rsidRDefault="00F46B28" w:rsidP="009259DB">
            <w:pPr>
              <w:spacing w:after="0" w:line="240" w:lineRule="auto"/>
            </w:pPr>
            <w:r>
              <w:t>632663</w:t>
            </w:r>
          </w:p>
          <w:p w:rsidR="00F46B28" w:rsidRDefault="00F46B28" w:rsidP="009259DB">
            <w:pPr>
              <w:spacing w:after="0" w:line="240" w:lineRule="auto"/>
            </w:pPr>
            <w:r>
              <w:t>Новосибирская обл,Коченевский р-он</w:t>
            </w:r>
          </w:p>
          <w:p w:rsidR="00F46B28" w:rsidRPr="00BD609F" w:rsidRDefault="00F46B28" w:rsidP="009259DB">
            <w:pPr>
              <w:spacing w:after="0" w:line="240" w:lineRule="auto"/>
            </w:pPr>
            <w:r>
              <w:t>с.Чистополье пер.Центрпльный,5б</w:t>
            </w:r>
          </w:p>
        </w:tc>
        <w:tc>
          <w:tcPr>
            <w:tcW w:w="1440" w:type="dxa"/>
          </w:tcPr>
          <w:p w:rsidR="00F46B28" w:rsidRPr="00BD609F" w:rsidRDefault="00F46B28" w:rsidP="00BD609F">
            <w:pPr>
              <w:spacing w:after="0" w:line="240" w:lineRule="auto"/>
            </w:pPr>
            <w:r>
              <w:t>84</w:t>
            </w:r>
          </w:p>
        </w:tc>
        <w:tc>
          <w:tcPr>
            <w:tcW w:w="1980" w:type="dxa"/>
          </w:tcPr>
          <w:p w:rsidR="00F46B28" w:rsidRPr="00BD609F" w:rsidRDefault="00F46B28" w:rsidP="00BD609F">
            <w:pPr>
              <w:spacing w:after="0" w:line="240" w:lineRule="auto"/>
            </w:pPr>
            <w:r>
              <w:t>54:11:030102:298</w:t>
            </w:r>
          </w:p>
        </w:tc>
        <w:tc>
          <w:tcPr>
            <w:tcW w:w="2083" w:type="dxa"/>
          </w:tcPr>
          <w:p w:rsidR="00F46B28" w:rsidRDefault="00F46B28" w:rsidP="00EE0F1C">
            <w:pPr>
              <w:spacing w:after="0" w:line="240" w:lineRule="auto"/>
            </w:pPr>
            <w:r>
              <w:t xml:space="preserve">Хозяйственное ведение </w:t>
            </w:r>
          </w:p>
          <w:p w:rsidR="00F46B28" w:rsidRPr="00BD609F" w:rsidRDefault="00F46B28" w:rsidP="00EE0F1C">
            <w:pPr>
              <w:spacing w:after="0" w:line="240" w:lineRule="auto"/>
            </w:pPr>
            <w:r>
              <w:t>администрация Чистопольского сельсовета Коченевского района Новосибирской области</w:t>
            </w:r>
          </w:p>
        </w:tc>
      </w:tr>
      <w:tr w:rsidR="00F46B28" w:rsidRPr="00BD609F" w:rsidTr="009259DB">
        <w:tc>
          <w:tcPr>
            <w:tcW w:w="1728" w:type="dxa"/>
          </w:tcPr>
          <w:p w:rsidR="00F46B28" w:rsidRDefault="00F46B28" w:rsidP="00BD609F">
            <w:pPr>
              <w:spacing w:after="0" w:line="240" w:lineRule="auto"/>
            </w:pPr>
            <w:r>
              <w:t>Угольная котельная</w:t>
            </w:r>
          </w:p>
        </w:tc>
        <w:tc>
          <w:tcPr>
            <w:tcW w:w="2340" w:type="dxa"/>
          </w:tcPr>
          <w:p w:rsidR="00F46B28" w:rsidRDefault="00F46B28" w:rsidP="009259DB">
            <w:pPr>
              <w:spacing w:after="0" w:line="240" w:lineRule="auto"/>
            </w:pPr>
            <w:r>
              <w:t>632663</w:t>
            </w:r>
          </w:p>
          <w:p w:rsidR="00F46B28" w:rsidRDefault="00F46B28" w:rsidP="009259DB">
            <w:pPr>
              <w:spacing w:after="0" w:line="240" w:lineRule="auto"/>
            </w:pPr>
            <w:r>
              <w:t>Новосибирская обл,Коченевский р-он</w:t>
            </w:r>
          </w:p>
          <w:p w:rsidR="00F46B28" w:rsidRDefault="00F46B28" w:rsidP="009259DB">
            <w:pPr>
              <w:spacing w:after="0" w:line="240" w:lineRule="auto"/>
            </w:pPr>
            <w:r>
              <w:t>с.Чистополье</w:t>
            </w:r>
          </w:p>
        </w:tc>
        <w:tc>
          <w:tcPr>
            <w:tcW w:w="1440" w:type="dxa"/>
          </w:tcPr>
          <w:p w:rsidR="00F46B28" w:rsidRPr="00BD609F" w:rsidRDefault="00F46B28" w:rsidP="00BD609F">
            <w:pPr>
              <w:spacing w:after="0" w:line="240" w:lineRule="auto"/>
            </w:pPr>
            <w:r>
              <w:t>300</w:t>
            </w:r>
          </w:p>
        </w:tc>
        <w:tc>
          <w:tcPr>
            <w:tcW w:w="1980" w:type="dxa"/>
          </w:tcPr>
          <w:p w:rsidR="00F46B28" w:rsidRDefault="00F46B28" w:rsidP="00BD609F">
            <w:pPr>
              <w:spacing w:after="0" w:line="240" w:lineRule="auto"/>
            </w:pPr>
          </w:p>
        </w:tc>
        <w:tc>
          <w:tcPr>
            <w:tcW w:w="2083" w:type="dxa"/>
          </w:tcPr>
          <w:p w:rsidR="00F46B28" w:rsidRDefault="00F46B28" w:rsidP="00EE0F1C">
            <w:pPr>
              <w:spacing w:after="0" w:line="240" w:lineRule="auto"/>
            </w:pPr>
            <w:r>
              <w:t xml:space="preserve">Хозяйственное ведение </w:t>
            </w:r>
          </w:p>
          <w:p w:rsidR="00F46B28" w:rsidRPr="00BD609F" w:rsidRDefault="00F46B28" w:rsidP="00EE0F1C">
            <w:pPr>
              <w:spacing w:after="0" w:line="240" w:lineRule="auto"/>
            </w:pPr>
            <w:r>
              <w:t>администрация Чистопольского сельсовета Коченевского района Новосибирской области</w:t>
            </w:r>
          </w:p>
        </w:tc>
      </w:tr>
      <w:tr w:rsidR="00F46B28" w:rsidRPr="00BD609F" w:rsidTr="009259DB">
        <w:tc>
          <w:tcPr>
            <w:tcW w:w="1728" w:type="dxa"/>
          </w:tcPr>
          <w:p w:rsidR="00F46B28" w:rsidRDefault="00F46B28" w:rsidP="00BD609F">
            <w:pPr>
              <w:spacing w:after="0" w:line="240" w:lineRule="auto"/>
            </w:pPr>
            <w:r>
              <w:t>Блочная котельная</w:t>
            </w:r>
          </w:p>
        </w:tc>
        <w:tc>
          <w:tcPr>
            <w:tcW w:w="2340" w:type="dxa"/>
          </w:tcPr>
          <w:p w:rsidR="00F46B28" w:rsidRDefault="00F46B28" w:rsidP="009259DB">
            <w:pPr>
              <w:spacing w:after="0" w:line="240" w:lineRule="auto"/>
            </w:pPr>
            <w:r>
              <w:t>632663</w:t>
            </w:r>
          </w:p>
          <w:p w:rsidR="00F46B28" w:rsidRDefault="00F46B28" w:rsidP="009259DB">
            <w:pPr>
              <w:spacing w:after="0" w:line="240" w:lineRule="auto"/>
            </w:pPr>
            <w:r>
              <w:t>Новосибирская обл,Коченевский р-он</w:t>
            </w:r>
          </w:p>
          <w:p w:rsidR="00F46B28" w:rsidRDefault="00F46B28" w:rsidP="009259DB">
            <w:pPr>
              <w:spacing w:after="0" w:line="240" w:lineRule="auto"/>
            </w:pPr>
            <w:r>
              <w:t>с.Чистополье</w:t>
            </w:r>
          </w:p>
        </w:tc>
        <w:tc>
          <w:tcPr>
            <w:tcW w:w="1440" w:type="dxa"/>
          </w:tcPr>
          <w:p w:rsidR="00F46B28" w:rsidRPr="00BD609F" w:rsidRDefault="00F46B28" w:rsidP="00BD609F">
            <w:pPr>
              <w:spacing w:after="0" w:line="240" w:lineRule="auto"/>
            </w:pPr>
            <w:r>
              <w:t>150</w:t>
            </w:r>
          </w:p>
        </w:tc>
        <w:tc>
          <w:tcPr>
            <w:tcW w:w="1980" w:type="dxa"/>
          </w:tcPr>
          <w:p w:rsidR="00F46B28" w:rsidRDefault="00F46B28" w:rsidP="00BD609F">
            <w:pPr>
              <w:spacing w:after="0" w:line="240" w:lineRule="auto"/>
            </w:pPr>
          </w:p>
        </w:tc>
        <w:tc>
          <w:tcPr>
            <w:tcW w:w="2083" w:type="dxa"/>
          </w:tcPr>
          <w:p w:rsidR="00F46B28" w:rsidRDefault="00F46B28" w:rsidP="00EE0F1C">
            <w:pPr>
              <w:spacing w:after="0" w:line="240" w:lineRule="auto"/>
            </w:pPr>
            <w:r>
              <w:t xml:space="preserve">Хозяйственное ведение </w:t>
            </w:r>
          </w:p>
          <w:p w:rsidR="00F46B28" w:rsidRPr="00BD609F" w:rsidRDefault="00F46B28" w:rsidP="00EE0F1C">
            <w:pPr>
              <w:spacing w:after="0" w:line="240" w:lineRule="auto"/>
            </w:pPr>
            <w:r>
              <w:t>администрация Чистопольского сельсовета Коченевского района Новосибирской области</w:t>
            </w:r>
          </w:p>
        </w:tc>
      </w:tr>
      <w:tr w:rsidR="00F46B28" w:rsidRPr="00BD609F" w:rsidTr="009259DB">
        <w:tc>
          <w:tcPr>
            <w:tcW w:w="1728" w:type="dxa"/>
          </w:tcPr>
          <w:p w:rsidR="00F46B28" w:rsidRDefault="00F46B28" w:rsidP="00BD609F">
            <w:pPr>
              <w:spacing w:after="0" w:line="240" w:lineRule="auto"/>
            </w:pPr>
            <w:r>
              <w:t>Теплотрасса</w:t>
            </w:r>
          </w:p>
        </w:tc>
        <w:tc>
          <w:tcPr>
            <w:tcW w:w="2340" w:type="dxa"/>
          </w:tcPr>
          <w:p w:rsidR="00F46B28" w:rsidRDefault="00F46B28" w:rsidP="009259DB">
            <w:pPr>
              <w:spacing w:after="0" w:line="240" w:lineRule="auto"/>
            </w:pPr>
            <w:r>
              <w:t>632663</w:t>
            </w:r>
          </w:p>
          <w:p w:rsidR="00F46B28" w:rsidRDefault="00F46B28" w:rsidP="009259DB">
            <w:pPr>
              <w:spacing w:after="0" w:line="240" w:lineRule="auto"/>
            </w:pPr>
            <w:r>
              <w:t>Новосибирская обл,Коченевский р-он</w:t>
            </w:r>
          </w:p>
          <w:p w:rsidR="00F46B28" w:rsidRDefault="00F46B28" w:rsidP="009259DB">
            <w:pPr>
              <w:spacing w:after="0" w:line="240" w:lineRule="auto"/>
            </w:pPr>
            <w:r>
              <w:t>с.Чистополье</w:t>
            </w:r>
          </w:p>
        </w:tc>
        <w:tc>
          <w:tcPr>
            <w:tcW w:w="1440" w:type="dxa"/>
          </w:tcPr>
          <w:p w:rsidR="00F46B28" w:rsidRPr="00BD609F" w:rsidRDefault="00F46B28" w:rsidP="00BD609F">
            <w:pPr>
              <w:spacing w:after="0" w:line="240" w:lineRule="auto"/>
            </w:pPr>
            <w:r>
              <w:t>2500</w:t>
            </w:r>
          </w:p>
        </w:tc>
        <w:tc>
          <w:tcPr>
            <w:tcW w:w="1980" w:type="dxa"/>
          </w:tcPr>
          <w:p w:rsidR="00F46B28" w:rsidRDefault="00F46B28" w:rsidP="00BD609F">
            <w:pPr>
              <w:spacing w:after="0" w:line="240" w:lineRule="auto"/>
            </w:pPr>
          </w:p>
        </w:tc>
        <w:tc>
          <w:tcPr>
            <w:tcW w:w="2083" w:type="dxa"/>
          </w:tcPr>
          <w:p w:rsidR="00F46B28" w:rsidRDefault="00F46B28" w:rsidP="00EE0F1C">
            <w:pPr>
              <w:spacing w:after="0" w:line="240" w:lineRule="auto"/>
            </w:pPr>
            <w:r>
              <w:t xml:space="preserve">Хозяйственное ведение </w:t>
            </w:r>
          </w:p>
          <w:p w:rsidR="00F46B28" w:rsidRPr="00BD609F" w:rsidRDefault="00F46B28" w:rsidP="00EE0F1C">
            <w:pPr>
              <w:spacing w:after="0" w:line="240" w:lineRule="auto"/>
            </w:pPr>
            <w:r>
              <w:t>администрация Чистопольского сельсовета Коченевского района Новосибирской области</w:t>
            </w:r>
          </w:p>
        </w:tc>
      </w:tr>
      <w:tr w:rsidR="00F46B28" w:rsidRPr="00BD609F" w:rsidTr="009259DB">
        <w:tc>
          <w:tcPr>
            <w:tcW w:w="1728" w:type="dxa"/>
          </w:tcPr>
          <w:p w:rsidR="00F46B28" w:rsidRDefault="00F46B28" w:rsidP="00BD609F">
            <w:pPr>
              <w:spacing w:after="0" w:line="240" w:lineRule="auto"/>
            </w:pPr>
            <w:r>
              <w:t>Квартира №1</w:t>
            </w:r>
          </w:p>
        </w:tc>
        <w:tc>
          <w:tcPr>
            <w:tcW w:w="2340" w:type="dxa"/>
          </w:tcPr>
          <w:p w:rsidR="00F46B28" w:rsidRDefault="00F46B28" w:rsidP="002674CA">
            <w:pPr>
              <w:spacing w:after="0" w:line="240" w:lineRule="auto"/>
            </w:pPr>
            <w:r>
              <w:t>632665 Новосиб632665 Новосибирская обл,Коченевский р-он</w:t>
            </w:r>
          </w:p>
          <w:p w:rsidR="00F46B28" w:rsidRDefault="00F46B28" w:rsidP="002674CA">
            <w:pPr>
              <w:spacing w:after="0" w:line="240" w:lineRule="auto"/>
            </w:pPr>
            <w:r>
              <w:t>п.Речник ул.Садовая,6</w:t>
            </w:r>
          </w:p>
          <w:p w:rsidR="00F46B28" w:rsidRDefault="00F46B28" w:rsidP="002674CA">
            <w:pPr>
              <w:spacing w:after="0" w:line="240" w:lineRule="auto"/>
            </w:pPr>
          </w:p>
        </w:tc>
        <w:tc>
          <w:tcPr>
            <w:tcW w:w="1440" w:type="dxa"/>
          </w:tcPr>
          <w:p w:rsidR="00F46B28" w:rsidRPr="00BD609F" w:rsidRDefault="00F46B28" w:rsidP="00BD609F">
            <w:pPr>
              <w:spacing w:after="0" w:line="240" w:lineRule="auto"/>
            </w:pPr>
            <w:r>
              <w:t>64</w:t>
            </w:r>
          </w:p>
        </w:tc>
        <w:tc>
          <w:tcPr>
            <w:tcW w:w="1980" w:type="dxa"/>
          </w:tcPr>
          <w:p w:rsidR="00F46B28" w:rsidRDefault="00F46B28" w:rsidP="00BD609F">
            <w:pPr>
              <w:spacing w:after="0" w:line="240" w:lineRule="auto"/>
            </w:pPr>
          </w:p>
        </w:tc>
        <w:tc>
          <w:tcPr>
            <w:tcW w:w="2083" w:type="dxa"/>
          </w:tcPr>
          <w:p w:rsidR="00F46B28" w:rsidRPr="00BD609F" w:rsidRDefault="00F46B28" w:rsidP="00BD609F">
            <w:pPr>
              <w:spacing w:after="0" w:line="240" w:lineRule="auto"/>
            </w:pPr>
            <w:r>
              <w:t>Казна администрация Чистопольского сельсовета Коченевского района Новосибирской области</w:t>
            </w:r>
          </w:p>
        </w:tc>
      </w:tr>
      <w:tr w:rsidR="00F46B28" w:rsidRPr="00BD609F" w:rsidTr="009259DB">
        <w:tc>
          <w:tcPr>
            <w:tcW w:w="1728" w:type="dxa"/>
          </w:tcPr>
          <w:p w:rsidR="00F46B28" w:rsidRDefault="00F46B28" w:rsidP="002674CA">
            <w:pPr>
              <w:spacing w:after="0" w:line="240" w:lineRule="auto"/>
            </w:pPr>
            <w:r>
              <w:t>Квартира №2</w:t>
            </w:r>
          </w:p>
        </w:tc>
        <w:tc>
          <w:tcPr>
            <w:tcW w:w="2340" w:type="dxa"/>
          </w:tcPr>
          <w:p w:rsidR="00F46B28" w:rsidRDefault="00F46B28" w:rsidP="002674CA">
            <w:pPr>
              <w:spacing w:after="0" w:line="240" w:lineRule="auto"/>
            </w:pPr>
            <w:r>
              <w:t>632665 Новосибирская обл,Коченевский р-он</w:t>
            </w:r>
          </w:p>
          <w:p w:rsidR="00F46B28" w:rsidRDefault="00F46B28" w:rsidP="002674CA">
            <w:pPr>
              <w:spacing w:after="0" w:line="240" w:lineRule="auto"/>
            </w:pPr>
            <w:r>
              <w:t>п.Речник ул.Садовая,6</w:t>
            </w:r>
          </w:p>
        </w:tc>
        <w:tc>
          <w:tcPr>
            <w:tcW w:w="1440" w:type="dxa"/>
          </w:tcPr>
          <w:p w:rsidR="00F46B28" w:rsidRPr="00BD609F" w:rsidRDefault="00F46B28" w:rsidP="00BD609F">
            <w:pPr>
              <w:spacing w:after="0" w:line="240" w:lineRule="auto"/>
            </w:pPr>
            <w:r>
              <w:t>26,9</w:t>
            </w:r>
          </w:p>
        </w:tc>
        <w:tc>
          <w:tcPr>
            <w:tcW w:w="1980" w:type="dxa"/>
          </w:tcPr>
          <w:p w:rsidR="00F46B28" w:rsidRDefault="00F46B28" w:rsidP="00BD609F">
            <w:pPr>
              <w:spacing w:after="0" w:line="240" w:lineRule="auto"/>
            </w:pPr>
          </w:p>
        </w:tc>
        <w:tc>
          <w:tcPr>
            <w:tcW w:w="2083" w:type="dxa"/>
          </w:tcPr>
          <w:p w:rsidR="00F46B28" w:rsidRPr="00BD609F" w:rsidRDefault="00F46B28" w:rsidP="00BD609F">
            <w:pPr>
              <w:spacing w:after="0" w:line="240" w:lineRule="auto"/>
            </w:pPr>
            <w:r>
              <w:t>Казна администрация Чистопольского сельсовета Коченевского района Новосибирской области</w:t>
            </w:r>
          </w:p>
        </w:tc>
      </w:tr>
      <w:tr w:rsidR="00F46B28" w:rsidRPr="00BD609F" w:rsidTr="009259DB">
        <w:tc>
          <w:tcPr>
            <w:tcW w:w="1728" w:type="dxa"/>
          </w:tcPr>
          <w:p w:rsidR="00F46B28" w:rsidRDefault="00F46B28" w:rsidP="002674CA">
            <w:pPr>
              <w:spacing w:after="0" w:line="240" w:lineRule="auto"/>
            </w:pPr>
            <w:r>
              <w:t>Квартира №6</w:t>
            </w:r>
          </w:p>
        </w:tc>
        <w:tc>
          <w:tcPr>
            <w:tcW w:w="2340" w:type="dxa"/>
          </w:tcPr>
          <w:p w:rsidR="00F46B28" w:rsidRDefault="00F46B28" w:rsidP="002674CA">
            <w:pPr>
              <w:spacing w:after="0" w:line="240" w:lineRule="auto"/>
            </w:pPr>
            <w:r>
              <w:t>632665 Новосибирская обл,Коченевский р-он</w:t>
            </w:r>
          </w:p>
          <w:p w:rsidR="00F46B28" w:rsidRDefault="00F46B28" w:rsidP="002674CA">
            <w:pPr>
              <w:spacing w:after="0" w:line="240" w:lineRule="auto"/>
            </w:pPr>
            <w:r>
              <w:t>п.Речник ул.Садовая,6</w:t>
            </w:r>
          </w:p>
        </w:tc>
        <w:tc>
          <w:tcPr>
            <w:tcW w:w="1440" w:type="dxa"/>
          </w:tcPr>
          <w:p w:rsidR="00F46B28" w:rsidRPr="00BD609F" w:rsidRDefault="00F46B28" w:rsidP="00BD609F">
            <w:pPr>
              <w:spacing w:after="0" w:line="240" w:lineRule="auto"/>
            </w:pPr>
            <w:r>
              <w:t>54</w:t>
            </w:r>
          </w:p>
        </w:tc>
        <w:tc>
          <w:tcPr>
            <w:tcW w:w="1980" w:type="dxa"/>
          </w:tcPr>
          <w:p w:rsidR="00F46B28" w:rsidRDefault="00F46B28" w:rsidP="00BD609F">
            <w:pPr>
              <w:spacing w:after="0" w:line="240" w:lineRule="auto"/>
            </w:pPr>
          </w:p>
        </w:tc>
        <w:tc>
          <w:tcPr>
            <w:tcW w:w="2083" w:type="dxa"/>
          </w:tcPr>
          <w:p w:rsidR="00F46B28" w:rsidRPr="00BD609F" w:rsidRDefault="00F46B28" w:rsidP="00BD609F">
            <w:pPr>
              <w:spacing w:after="0" w:line="240" w:lineRule="auto"/>
            </w:pPr>
            <w:r>
              <w:t>Казна администрация Чистопольского сельсовета Коченевского района Новосибирской области</w:t>
            </w:r>
          </w:p>
        </w:tc>
      </w:tr>
      <w:tr w:rsidR="00F46B28" w:rsidRPr="00BD609F" w:rsidTr="009259DB">
        <w:tc>
          <w:tcPr>
            <w:tcW w:w="1728" w:type="dxa"/>
          </w:tcPr>
          <w:p w:rsidR="00F46B28" w:rsidRDefault="00F46B28" w:rsidP="002674CA">
            <w:pPr>
              <w:spacing w:after="0" w:line="240" w:lineRule="auto"/>
            </w:pPr>
            <w:r>
              <w:t>Квартира №9</w:t>
            </w:r>
          </w:p>
        </w:tc>
        <w:tc>
          <w:tcPr>
            <w:tcW w:w="2340" w:type="dxa"/>
          </w:tcPr>
          <w:p w:rsidR="00F46B28" w:rsidRDefault="00F46B28" w:rsidP="002674CA">
            <w:pPr>
              <w:spacing w:after="0" w:line="240" w:lineRule="auto"/>
            </w:pPr>
            <w:r>
              <w:t>632665 Новосибирская обл,Коченевский р-он</w:t>
            </w:r>
          </w:p>
          <w:p w:rsidR="00F46B28" w:rsidRDefault="00F46B28" w:rsidP="002674CA">
            <w:pPr>
              <w:spacing w:after="0" w:line="240" w:lineRule="auto"/>
            </w:pPr>
            <w:r>
              <w:t>п.Речник ул.Садовая,6</w:t>
            </w:r>
          </w:p>
        </w:tc>
        <w:tc>
          <w:tcPr>
            <w:tcW w:w="1440" w:type="dxa"/>
          </w:tcPr>
          <w:p w:rsidR="00F46B28" w:rsidRPr="00BD609F" w:rsidRDefault="00F46B28" w:rsidP="00BD609F">
            <w:pPr>
              <w:spacing w:after="0" w:line="240" w:lineRule="auto"/>
            </w:pPr>
            <w:r>
              <w:t>10,2</w:t>
            </w:r>
          </w:p>
        </w:tc>
        <w:tc>
          <w:tcPr>
            <w:tcW w:w="1980" w:type="dxa"/>
          </w:tcPr>
          <w:p w:rsidR="00F46B28" w:rsidRDefault="00F46B28" w:rsidP="00BD609F">
            <w:pPr>
              <w:spacing w:after="0" w:line="240" w:lineRule="auto"/>
            </w:pPr>
          </w:p>
        </w:tc>
        <w:tc>
          <w:tcPr>
            <w:tcW w:w="2083" w:type="dxa"/>
          </w:tcPr>
          <w:p w:rsidR="00F46B28" w:rsidRPr="00BD609F" w:rsidRDefault="00F46B28" w:rsidP="00BD609F">
            <w:pPr>
              <w:spacing w:after="0" w:line="240" w:lineRule="auto"/>
            </w:pPr>
            <w:r>
              <w:t>Казна администрация Чистопольского сельсовета Коченевского района Новосибирской области</w:t>
            </w:r>
          </w:p>
        </w:tc>
      </w:tr>
      <w:tr w:rsidR="00F46B28" w:rsidRPr="00BD609F" w:rsidTr="009259DB">
        <w:tc>
          <w:tcPr>
            <w:tcW w:w="1728" w:type="dxa"/>
          </w:tcPr>
          <w:p w:rsidR="00F46B28" w:rsidRDefault="00F46B28" w:rsidP="00BD609F">
            <w:pPr>
              <w:spacing w:after="0" w:line="240" w:lineRule="auto"/>
            </w:pPr>
            <w:r>
              <w:t>Жилой дом</w:t>
            </w:r>
          </w:p>
        </w:tc>
        <w:tc>
          <w:tcPr>
            <w:tcW w:w="2340" w:type="dxa"/>
          </w:tcPr>
          <w:p w:rsidR="00F46B28" w:rsidRDefault="00F46B28" w:rsidP="002674CA">
            <w:pPr>
              <w:spacing w:after="0" w:line="240" w:lineRule="auto"/>
            </w:pPr>
            <w:r>
              <w:t>632663 Новосибирская обл,Коченевский р-он</w:t>
            </w:r>
          </w:p>
          <w:p w:rsidR="00F46B28" w:rsidRDefault="00F46B28" w:rsidP="002674CA">
            <w:pPr>
              <w:spacing w:after="0" w:line="240" w:lineRule="auto"/>
            </w:pPr>
            <w:r>
              <w:t>с.Чистополье ул.Молодежная,4</w:t>
            </w:r>
          </w:p>
        </w:tc>
        <w:tc>
          <w:tcPr>
            <w:tcW w:w="1440" w:type="dxa"/>
          </w:tcPr>
          <w:p w:rsidR="00F46B28" w:rsidRPr="00BD609F" w:rsidRDefault="00F46B28" w:rsidP="00BD609F">
            <w:pPr>
              <w:spacing w:after="0" w:line="240" w:lineRule="auto"/>
            </w:pPr>
            <w:r>
              <w:t>130,4</w:t>
            </w:r>
          </w:p>
        </w:tc>
        <w:tc>
          <w:tcPr>
            <w:tcW w:w="1980" w:type="dxa"/>
          </w:tcPr>
          <w:p w:rsidR="00F46B28" w:rsidRDefault="00F46B28" w:rsidP="00BD609F">
            <w:pPr>
              <w:spacing w:after="0" w:line="240" w:lineRule="auto"/>
            </w:pPr>
          </w:p>
        </w:tc>
        <w:tc>
          <w:tcPr>
            <w:tcW w:w="2083" w:type="dxa"/>
          </w:tcPr>
          <w:p w:rsidR="00F46B28" w:rsidRDefault="00F46B28" w:rsidP="00BD609F">
            <w:pPr>
              <w:spacing w:after="0" w:line="240" w:lineRule="auto"/>
            </w:pPr>
            <w:r>
              <w:t>Казна администрация Чистопольского сельсовета Коченевского  района Новосибирской области</w:t>
            </w:r>
          </w:p>
          <w:p w:rsidR="00F46B28" w:rsidRPr="00BD609F" w:rsidRDefault="00F46B28" w:rsidP="00BD609F">
            <w:pPr>
              <w:spacing w:after="0" w:line="240" w:lineRule="auto"/>
            </w:pPr>
            <w:r>
              <w:t>Договор социального найма</w:t>
            </w:r>
          </w:p>
        </w:tc>
      </w:tr>
      <w:tr w:rsidR="00F46B28" w:rsidRPr="00BD609F" w:rsidTr="009259DB">
        <w:tc>
          <w:tcPr>
            <w:tcW w:w="1728" w:type="dxa"/>
          </w:tcPr>
          <w:p w:rsidR="00F46B28" w:rsidRDefault="00F46B28" w:rsidP="00BD609F">
            <w:pPr>
              <w:spacing w:after="0" w:line="240" w:lineRule="auto"/>
            </w:pPr>
            <w:r>
              <w:t>кладбище</w:t>
            </w:r>
          </w:p>
        </w:tc>
        <w:tc>
          <w:tcPr>
            <w:tcW w:w="2340" w:type="dxa"/>
          </w:tcPr>
          <w:p w:rsidR="00F46B28" w:rsidRDefault="00F46B28" w:rsidP="002674CA">
            <w:pPr>
              <w:spacing w:after="0" w:line="240" w:lineRule="auto"/>
            </w:pPr>
            <w:r>
              <w:t>632663 Новосибирская обл,Коченевский р-он</w:t>
            </w:r>
          </w:p>
          <w:p w:rsidR="00F46B28" w:rsidRDefault="00F46B28" w:rsidP="002674CA">
            <w:pPr>
              <w:spacing w:after="0" w:line="240" w:lineRule="auto"/>
            </w:pPr>
            <w:r>
              <w:t>с.Чистополье</w:t>
            </w:r>
          </w:p>
        </w:tc>
        <w:tc>
          <w:tcPr>
            <w:tcW w:w="1440" w:type="dxa"/>
          </w:tcPr>
          <w:p w:rsidR="00F46B28" w:rsidRPr="00BD609F" w:rsidRDefault="00F46B28" w:rsidP="00BD609F">
            <w:pPr>
              <w:spacing w:after="0" w:line="240" w:lineRule="auto"/>
            </w:pPr>
            <w:r>
              <w:t>22191 кв м</w:t>
            </w:r>
          </w:p>
        </w:tc>
        <w:tc>
          <w:tcPr>
            <w:tcW w:w="1980" w:type="dxa"/>
          </w:tcPr>
          <w:p w:rsidR="00F46B28" w:rsidRDefault="00F46B28" w:rsidP="00BD609F">
            <w:pPr>
              <w:spacing w:after="0" w:line="240" w:lineRule="auto"/>
            </w:pPr>
            <w:r>
              <w:t>54:11:038204:332</w:t>
            </w:r>
          </w:p>
        </w:tc>
        <w:tc>
          <w:tcPr>
            <w:tcW w:w="2083" w:type="dxa"/>
          </w:tcPr>
          <w:p w:rsidR="00F46B28" w:rsidRPr="00BD609F" w:rsidRDefault="00F46B28" w:rsidP="00BD609F">
            <w:pPr>
              <w:spacing w:after="0" w:line="240" w:lineRule="auto"/>
            </w:pPr>
            <w:r>
              <w:t>Казна администрация Чистопольского сельсовета Коченевского района Новосибирской области</w:t>
            </w:r>
          </w:p>
        </w:tc>
      </w:tr>
      <w:tr w:rsidR="00F46B28" w:rsidRPr="00BD609F" w:rsidTr="009259DB">
        <w:tc>
          <w:tcPr>
            <w:tcW w:w="1728" w:type="dxa"/>
          </w:tcPr>
          <w:p w:rsidR="00F46B28" w:rsidRDefault="00F46B28" w:rsidP="00BD609F">
            <w:pPr>
              <w:spacing w:after="0" w:line="240" w:lineRule="auto"/>
            </w:pPr>
            <w:r>
              <w:t>кладбище</w:t>
            </w:r>
          </w:p>
        </w:tc>
        <w:tc>
          <w:tcPr>
            <w:tcW w:w="2340" w:type="dxa"/>
          </w:tcPr>
          <w:p w:rsidR="00F46B28" w:rsidRDefault="00F46B28" w:rsidP="00BC1A4D">
            <w:pPr>
              <w:spacing w:after="0" w:line="240" w:lineRule="auto"/>
            </w:pPr>
            <w:r>
              <w:t>632665 Новосибирская обл,Коченевский р-он</w:t>
            </w:r>
          </w:p>
          <w:p w:rsidR="00F46B28" w:rsidRDefault="00F46B28" w:rsidP="00BC1A4D">
            <w:pPr>
              <w:spacing w:after="0" w:line="240" w:lineRule="auto"/>
            </w:pPr>
            <w:r>
              <w:t>п.Речник</w:t>
            </w:r>
          </w:p>
        </w:tc>
        <w:tc>
          <w:tcPr>
            <w:tcW w:w="1440" w:type="dxa"/>
          </w:tcPr>
          <w:p w:rsidR="00F46B28" w:rsidRPr="00BD609F" w:rsidRDefault="00F46B28" w:rsidP="00BD609F">
            <w:pPr>
              <w:spacing w:after="0" w:line="240" w:lineRule="auto"/>
            </w:pPr>
            <w:r>
              <w:t>27716 кв.м</w:t>
            </w:r>
          </w:p>
        </w:tc>
        <w:tc>
          <w:tcPr>
            <w:tcW w:w="1980" w:type="dxa"/>
          </w:tcPr>
          <w:p w:rsidR="00F46B28" w:rsidRDefault="00F46B28" w:rsidP="00BD609F">
            <w:pPr>
              <w:spacing w:after="0" w:line="240" w:lineRule="auto"/>
            </w:pPr>
          </w:p>
        </w:tc>
        <w:tc>
          <w:tcPr>
            <w:tcW w:w="2083" w:type="dxa"/>
          </w:tcPr>
          <w:p w:rsidR="00F46B28" w:rsidRPr="00BD609F" w:rsidRDefault="00F46B28" w:rsidP="00BD609F">
            <w:pPr>
              <w:spacing w:after="0" w:line="240" w:lineRule="auto"/>
            </w:pPr>
            <w:r>
              <w:t>Казна администрация Чистопольского сельсовета Коченевского района Новосибирской области</w:t>
            </w:r>
          </w:p>
        </w:tc>
      </w:tr>
      <w:tr w:rsidR="00F46B28" w:rsidRPr="00BD609F" w:rsidTr="009259DB">
        <w:tc>
          <w:tcPr>
            <w:tcW w:w="1728" w:type="dxa"/>
          </w:tcPr>
          <w:p w:rsidR="00F46B28" w:rsidRDefault="00F46B28" w:rsidP="00BD609F">
            <w:pPr>
              <w:spacing w:after="0" w:line="240" w:lineRule="auto"/>
            </w:pPr>
            <w:r>
              <w:t>Улично дорожная сеть</w:t>
            </w:r>
          </w:p>
        </w:tc>
        <w:tc>
          <w:tcPr>
            <w:tcW w:w="2340" w:type="dxa"/>
          </w:tcPr>
          <w:p w:rsidR="00F46B28" w:rsidRDefault="00F46B28" w:rsidP="00BC1A4D">
            <w:pPr>
              <w:spacing w:after="0" w:line="240" w:lineRule="auto"/>
            </w:pPr>
            <w:r>
              <w:t>632663 Новосибирская обл,Коченевский р-он</w:t>
            </w:r>
          </w:p>
          <w:p w:rsidR="00F46B28" w:rsidRDefault="00F46B28" w:rsidP="00BC1A4D">
            <w:pPr>
              <w:spacing w:after="0" w:line="240" w:lineRule="auto"/>
            </w:pPr>
            <w:r>
              <w:t>с.Чистополье ул.Центральная</w:t>
            </w:r>
          </w:p>
        </w:tc>
        <w:tc>
          <w:tcPr>
            <w:tcW w:w="1440" w:type="dxa"/>
          </w:tcPr>
          <w:p w:rsidR="00F46B28" w:rsidRPr="00BD609F" w:rsidRDefault="00F46B28" w:rsidP="00BD609F">
            <w:pPr>
              <w:spacing w:after="0" w:line="240" w:lineRule="auto"/>
            </w:pPr>
            <w:r>
              <w:t>1589</w:t>
            </w:r>
          </w:p>
        </w:tc>
        <w:tc>
          <w:tcPr>
            <w:tcW w:w="1980" w:type="dxa"/>
          </w:tcPr>
          <w:p w:rsidR="00F46B28" w:rsidRDefault="00F46B28" w:rsidP="00BD609F">
            <w:pPr>
              <w:spacing w:after="0" w:line="240" w:lineRule="auto"/>
            </w:pPr>
            <w:r>
              <w:t>54:11:000000:4936</w:t>
            </w:r>
          </w:p>
        </w:tc>
        <w:tc>
          <w:tcPr>
            <w:tcW w:w="2083" w:type="dxa"/>
          </w:tcPr>
          <w:p w:rsidR="00F46B28" w:rsidRPr="00BD609F" w:rsidRDefault="00F46B28" w:rsidP="00BD609F">
            <w:pPr>
              <w:spacing w:after="0" w:line="240" w:lineRule="auto"/>
            </w:pPr>
            <w:r>
              <w:t>Казна администрация Чистопольского сельсовета Коченевского района Новосибирской области</w:t>
            </w:r>
          </w:p>
        </w:tc>
      </w:tr>
      <w:tr w:rsidR="00F46B28" w:rsidRPr="00BD609F" w:rsidTr="009259DB">
        <w:tc>
          <w:tcPr>
            <w:tcW w:w="1728" w:type="dxa"/>
          </w:tcPr>
          <w:p w:rsidR="00F46B28" w:rsidRDefault="00F46B28" w:rsidP="00BD609F">
            <w:pPr>
              <w:spacing w:after="0" w:line="240" w:lineRule="auto"/>
            </w:pPr>
            <w:r>
              <w:t>Улично дорожная сеть</w:t>
            </w:r>
          </w:p>
        </w:tc>
        <w:tc>
          <w:tcPr>
            <w:tcW w:w="2340" w:type="dxa"/>
          </w:tcPr>
          <w:p w:rsidR="00F46B28" w:rsidRDefault="00F46B28" w:rsidP="00BC1A4D">
            <w:pPr>
              <w:spacing w:after="0" w:line="240" w:lineRule="auto"/>
            </w:pPr>
            <w:r>
              <w:t>632663 Новосибирская обл,Коченевский р-он</w:t>
            </w:r>
          </w:p>
          <w:p w:rsidR="00F46B28" w:rsidRDefault="00F46B28" w:rsidP="00BC1A4D">
            <w:pPr>
              <w:spacing w:after="0" w:line="240" w:lineRule="auto"/>
            </w:pPr>
            <w:r>
              <w:t>с.Чистополье пер.Центральный</w:t>
            </w:r>
          </w:p>
        </w:tc>
        <w:tc>
          <w:tcPr>
            <w:tcW w:w="1440" w:type="dxa"/>
          </w:tcPr>
          <w:p w:rsidR="00F46B28" w:rsidRPr="00BD609F" w:rsidRDefault="00F46B28" w:rsidP="00BD609F">
            <w:pPr>
              <w:spacing w:after="0" w:line="240" w:lineRule="auto"/>
            </w:pPr>
            <w:r>
              <w:t>227</w:t>
            </w:r>
          </w:p>
        </w:tc>
        <w:tc>
          <w:tcPr>
            <w:tcW w:w="1980" w:type="dxa"/>
          </w:tcPr>
          <w:p w:rsidR="00F46B28" w:rsidRDefault="00F46B28" w:rsidP="00BD609F">
            <w:pPr>
              <w:spacing w:after="0" w:line="240" w:lineRule="auto"/>
            </w:pPr>
            <w:r>
              <w:t>54:11:030102:304</w:t>
            </w:r>
          </w:p>
        </w:tc>
        <w:tc>
          <w:tcPr>
            <w:tcW w:w="2083" w:type="dxa"/>
          </w:tcPr>
          <w:p w:rsidR="00F46B28" w:rsidRPr="00BD609F" w:rsidRDefault="00F46B28" w:rsidP="00BD609F">
            <w:pPr>
              <w:spacing w:after="0" w:line="240" w:lineRule="auto"/>
            </w:pPr>
            <w:r>
              <w:t>Казна администрация Чистопольского сельсовета Коченевского района Новосибирской области</w:t>
            </w:r>
          </w:p>
        </w:tc>
      </w:tr>
      <w:tr w:rsidR="00F46B28" w:rsidRPr="00BD609F" w:rsidTr="009259DB">
        <w:tc>
          <w:tcPr>
            <w:tcW w:w="1728" w:type="dxa"/>
          </w:tcPr>
          <w:p w:rsidR="00F46B28" w:rsidRDefault="00F46B28" w:rsidP="00BD609F">
            <w:pPr>
              <w:spacing w:after="0" w:line="240" w:lineRule="auto"/>
            </w:pPr>
            <w:r>
              <w:t>Улично дорожная сеть</w:t>
            </w:r>
          </w:p>
        </w:tc>
        <w:tc>
          <w:tcPr>
            <w:tcW w:w="2340" w:type="dxa"/>
          </w:tcPr>
          <w:p w:rsidR="00F46B28" w:rsidRDefault="00F46B28" w:rsidP="00BC1A4D">
            <w:pPr>
              <w:spacing w:after="0" w:line="240" w:lineRule="auto"/>
            </w:pPr>
            <w:r>
              <w:t>632663 Новосибирская обл,Коченевский р-он</w:t>
            </w:r>
          </w:p>
          <w:p w:rsidR="00F46B28" w:rsidRDefault="00F46B28" w:rsidP="00BC1A4D">
            <w:pPr>
              <w:spacing w:after="0" w:line="240" w:lineRule="auto"/>
            </w:pPr>
            <w:r>
              <w:t>с.Чистополье ул.Зеленая</w:t>
            </w:r>
          </w:p>
        </w:tc>
        <w:tc>
          <w:tcPr>
            <w:tcW w:w="1440" w:type="dxa"/>
          </w:tcPr>
          <w:p w:rsidR="00F46B28" w:rsidRPr="00BD609F" w:rsidRDefault="00F46B28" w:rsidP="00BD609F">
            <w:pPr>
              <w:spacing w:after="0" w:line="240" w:lineRule="auto"/>
            </w:pPr>
            <w:r>
              <w:t>646</w:t>
            </w:r>
          </w:p>
        </w:tc>
        <w:tc>
          <w:tcPr>
            <w:tcW w:w="1980" w:type="dxa"/>
          </w:tcPr>
          <w:p w:rsidR="00F46B28" w:rsidRDefault="00F46B28" w:rsidP="00BD609F">
            <w:pPr>
              <w:spacing w:after="0" w:line="240" w:lineRule="auto"/>
            </w:pPr>
            <w:r>
              <w:t>54:11:000000:4943</w:t>
            </w:r>
          </w:p>
        </w:tc>
        <w:tc>
          <w:tcPr>
            <w:tcW w:w="2083" w:type="dxa"/>
          </w:tcPr>
          <w:p w:rsidR="00F46B28" w:rsidRPr="00BD609F" w:rsidRDefault="00F46B28" w:rsidP="00BD609F">
            <w:pPr>
              <w:spacing w:after="0" w:line="240" w:lineRule="auto"/>
            </w:pPr>
            <w:r>
              <w:t>Казна администрация Чистопольского сельсовета Коченевского района Новосибирской области</w:t>
            </w:r>
          </w:p>
        </w:tc>
      </w:tr>
      <w:tr w:rsidR="00F46B28" w:rsidRPr="00BD609F" w:rsidTr="009259DB">
        <w:tc>
          <w:tcPr>
            <w:tcW w:w="1728" w:type="dxa"/>
          </w:tcPr>
          <w:p w:rsidR="00F46B28" w:rsidRDefault="00F46B28" w:rsidP="00BD609F">
            <w:pPr>
              <w:spacing w:after="0" w:line="240" w:lineRule="auto"/>
            </w:pPr>
            <w:r>
              <w:t>Улично дорожная сеть</w:t>
            </w:r>
          </w:p>
        </w:tc>
        <w:tc>
          <w:tcPr>
            <w:tcW w:w="2340" w:type="dxa"/>
          </w:tcPr>
          <w:p w:rsidR="00F46B28" w:rsidRDefault="00F46B28" w:rsidP="00BC1A4D">
            <w:pPr>
              <w:spacing w:after="0" w:line="240" w:lineRule="auto"/>
            </w:pPr>
            <w:r>
              <w:t>632663 Новосибирская обл,Коченевский р-он</w:t>
            </w:r>
          </w:p>
          <w:p w:rsidR="00F46B28" w:rsidRDefault="00F46B28" w:rsidP="00BC1A4D">
            <w:pPr>
              <w:spacing w:after="0" w:line="240" w:lineRule="auto"/>
            </w:pPr>
            <w:r>
              <w:t>с.Чистополье ул.Строительная</w:t>
            </w:r>
          </w:p>
        </w:tc>
        <w:tc>
          <w:tcPr>
            <w:tcW w:w="1440" w:type="dxa"/>
          </w:tcPr>
          <w:p w:rsidR="00F46B28" w:rsidRPr="00BD609F" w:rsidRDefault="00F46B28" w:rsidP="00BD609F">
            <w:pPr>
              <w:spacing w:after="0" w:line="240" w:lineRule="auto"/>
            </w:pPr>
            <w:r>
              <w:t>744</w:t>
            </w:r>
          </w:p>
        </w:tc>
        <w:tc>
          <w:tcPr>
            <w:tcW w:w="1980" w:type="dxa"/>
          </w:tcPr>
          <w:p w:rsidR="00F46B28" w:rsidRDefault="00F46B28" w:rsidP="00BD609F">
            <w:pPr>
              <w:spacing w:after="0" w:line="240" w:lineRule="auto"/>
            </w:pPr>
            <w:r>
              <w:t>54:11:000000:4989</w:t>
            </w:r>
          </w:p>
        </w:tc>
        <w:tc>
          <w:tcPr>
            <w:tcW w:w="2083" w:type="dxa"/>
          </w:tcPr>
          <w:p w:rsidR="00F46B28" w:rsidRPr="00BD609F" w:rsidRDefault="00F46B28" w:rsidP="00BD609F">
            <w:pPr>
              <w:spacing w:after="0" w:line="240" w:lineRule="auto"/>
            </w:pPr>
            <w:r>
              <w:t>Казна администрация Чистопольского сельсовета Коченевского района Новосибирской области</w:t>
            </w:r>
          </w:p>
        </w:tc>
      </w:tr>
      <w:tr w:rsidR="00F46B28" w:rsidRPr="00BD609F" w:rsidTr="009259DB">
        <w:tc>
          <w:tcPr>
            <w:tcW w:w="1728" w:type="dxa"/>
          </w:tcPr>
          <w:p w:rsidR="00F46B28" w:rsidRDefault="00F46B28" w:rsidP="00BD609F">
            <w:pPr>
              <w:spacing w:after="0" w:line="240" w:lineRule="auto"/>
            </w:pPr>
            <w:r>
              <w:t>Улично дорожная сеть</w:t>
            </w:r>
          </w:p>
        </w:tc>
        <w:tc>
          <w:tcPr>
            <w:tcW w:w="2340" w:type="dxa"/>
          </w:tcPr>
          <w:p w:rsidR="00F46B28" w:rsidRDefault="00F46B28" w:rsidP="00BC1A4D">
            <w:pPr>
              <w:spacing w:after="0" w:line="240" w:lineRule="auto"/>
            </w:pPr>
            <w:r>
              <w:t>632663 Новосибирская обл,Коченевский р-он</w:t>
            </w:r>
          </w:p>
          <w:p w:rsidR="00F46B28" w:rsidRDefault="00F46B28" w:rsidP="00BC1A4D">
            <w:pPr>
              <w:spacing w:after="0" w:line="240" w:lineRule="auto"/>
            </w:pPr>
            <w:r>
              <w:t>с.Чистополье</w:t>
            </w:r>
          </w:p>
          <w:p w:rsidR="00F46B28" w:rsidRDefault="00F46B28" w:rsidP="00BC1A4D">
            <w:pPr>
              <w:spacing w:after="0" w:line="240" w:lineRule="auto"/>
            </w:pPr>
            <w:r>
              <w:t>ул.Набережная</w:t>
            </w:r>
          </w:p>
        </w:tc>
        <w:tc>
          <w:tcPr>
            <w:tcW w:w="1440" w:type="dxa"/>
          </w:tcPr>
          <w:p w:rsidR="00F46B28" w:rsidRPr="00BD609F" w:rsidRDefault="00F46B28" w:rsidP="00BD609F">
            <w:pPr>
              <w:spacing w:after="0" w:line="240" w:lineRule="auto"/>
            </w:pPr>
            <w:r>
              <w:t>2159</w:t>
            </w:r>
          </w:p>
        </w:tc>
        <w:tc>
          <w:tcPr>
            <w:tcW w:w="1980" w:type="dxa"/>
          </w:tcPr>
          <w:p w:rsidR="00F46B28" w:rsidRDefault="00F46B28" w:rsidP="00BD609F">
            <w:pPr>
              <w:spacing w:after="0" w:line="240" w:lineRule="auto"/>
            </w:pPr>
            <w:r>
              <w:t>54:11:000000:4938</w:t>
            </w:r>
          </w:p>
        </w:tc>
        <w:tc>
          <w:tcPr>
            <w:tcW w:w="2083" w:type="dxa"/>
          </w:tcPr>
          <w:p w:rsidR="00F46B28" w:rsidRPr="00BD609F" w:rsidRDefault="00F46B28" w:rsidP="00BD609F">
            <w:pPr>
              <w:spacing w:after="0" w:line="240" w:lineRule="auto"/>
            </w:pPr>
            <w:r>
              <w:t>Казна администрация Чистопольского сельсовета Коченевского района Новосибирской области</w:t>
            </w:r>
          </w:p>
        </w:tc>
      </w:tr>
      <w:tr w:rsidR="00F46B28" w:rsidRPr="00BD609F" w:rsidTr="009259DB">
        <w:tc>
          <w:tcPr>
            <w:tcW w:w="1728" w:type="dxa"/>
          </w:tcPr>
          <w:p w:rsidR="00F46B28" w:rsidRDefault="00F46B28" w:rsidP="00BD609F">
            <w:pPr>
              <w:spacing w:after="0" w:line="240" w:lineRule="auto"/>
            </w:pPr>
            <w:r>
              <w:t>Улично дорожная сеть</w:t>
            </w:r>
          </w:p>
        </w:tc>
        <w:tc>
          <w:tcPr>
            <w:tcW w:w="2340" w:type="dxa"/>
          </w:tcPr>
          <w:p w:rsidR="00F46B28" w:rsidRDefault="00F46B28" w:rsidP="00BC1A4D">
            <w:pPr>
              <w:spacing w:after="0" w:line="240" w:lineRule="auto"/>
            </w:pPr>
            <w:r>
              <w:t>632663 Новосибирская обл,Коченевский р-он</w:t>
            </w:r>
          </w:p>
          <w:p w:rsidR="00F46B28" w:rsidRDefault="00F46B28" w:rsidP="00BC1A4D">
            <w:pPr>
              <w:spacing w:after="0" w:line="240" w:lineRule="auto"/>
            </w:pPr>
            <w:r>
              <w:t>с.Чистополье ул.Садовая</w:t>
            </w:r>
          </w:p>
        </w:tc>
        <w:tc>
          <w:tcPr>
            <w:tcW w:w="1440" w:type="dxa"/>
          </w:tcPr>
          <w:p w:rsidR="00F46B28" w:rsidRPr="00BD609F" w:rsidRDefault="00F46B28" w:rsidP="00BD609F">
            <w:pPr>
              <w:spacing w:after="0" w:line="240" w:lineRule="auto"/>
            </w:pPr>
            <w:r>
              <w:t>146</w:t>
            </w:r>
          </w:p>
        </w:tc>
        <w:tc>
          <w:tcPr>
            <w:tcW w:w="1980" w:type="dxa"/>
          </w:tcPr>
          <w:p w:rsidR="00F46B28" w:rsidRDefault="00F46B28" w:rsidP="00BD609F">
            <w:pPr>
              <w:spacing w:after="0" w:line="240" w:lineRule="auto"/>
            </w:pPr>
            <w:r>
              <w:t>54:11:030102:303</w:t>
            </w:r>
          </w:p>
        </w:tc>
        <w:tc>
          <w:tcPr>
            <w:tcW w:w="2083" w:type="dxa"/>
          </w:tcPr>
          <w:p w:rsidR="00F46B28" w:rsidRPr="00BD609F" w:rsidRDefault="00F46B28" w:rsidP="00BD609F">
            <w:pPr>
              <w:spacing w:after="0" w:line="240" w:lineRule="auto"/>
            </w:pPr>
            <w:r>
              <w:t>Казна администрация Чистопольского сельсовета Коченевского района Новосибирской области</w:t>
            </w:r>
          </w:p>
        </w:tc>
      </w:tr>
      <w:tr w:rsidR="00F46B28" w:rsidRPr="00BD609F" w:rsidTr="009259DB">
        <w:tc>
          <w:tcPr>
            <w:tcW w:w="1728" w:type="dxa"/>
          </w:tcPr>
          <w:p w:rsidR="00F46B28" w:rsidRDefault="00F46B28" w:rsidP="00BD609F">
            <w:pPr>
              <w:spacing w:after="0" w:line="240" w:lineRule="auto"/>
            </w:pPr>
            <w:r>
              <w:t>Улично дорожная сеть</w:t>
            </w:r>
          </w:p>
        </w:tc>
        <w:tc>
          <w:tcPr>
            <w:tcW w:w="2340" w:type="dxa"/>
          </w:tcPr>
          <w:p w:rsidR="00F46B28" w:rsidRDefault="00F46B28" w:rsidP="00BC1A4D">
            <w:pPr>
              <w:spacing w:after="0" w:line="240" w:lineRule="auto"/>
            </w:pPr>
            <w:r>
              <w:t>632663 Новосибирская обл,Коченевский р-он</w:t>
            </w:r>
          </w:p>
          <w:p w:rsidR="00F46B28" w:rsidRDefault="00F46B28" w:rsidP="00BB7528">
            <w:pPr>
              <w:spacing w:after="0" w:line="240" w:lineRule="auto"/>
            </w:pPr>
            <w:r>
              <w:t>с.Чистополье ул.Озерная</w:t>
            </w:r>
          </w:p>
        </w:tc>
        <w:tc>
          <w:tcPr>
            <w:tcW w:w="1440" w:type="dxa"/>
          </w:tcPr>
          <w:p w:rsidR="00F46B28" w:rsidRPr="00BD609F" w:rsidRDefault="00F46B28" w:rsidP="00BD609F">
            <w:pPr>
              <w:spacing w:after="0" w:line="240" w:lineRule="auto"/>
            </w:pPr>
            <w:r>
              <w:t>270</w:t>
            </w:r>
          </w:p>
        </w:tc>
        <w:tc>
          <w:tcPr>
            <w:tcW w:w="1980" w:type="dxa"/>
          </w:tcPr>
          <w:p w:rsidR="00F46B28" w:rsidRDefault="00F46B28" w:rsidP="00BD609F">
            <w:pPr>
              <w:spacing w:after="0" w:line="240" w:lineRule="auto"/>
            </w:pPr>
            <w:r>
              <w:t>54:11:030102:148</w:t>
            </w:r>
          </w:p>
        </w:tc>
        <w:tc>
          <w:tcPr>
            <w:tcW w:w="2083" w:type="dxa"/>
          </w:tcPr>
          <w:p w:rsidR="00F46B28" w:rsidRPr="00BD609F" w:rsidRDefault="00F46B28" w:rsidP="00BD609F">
            <w:pPr>
              <w:spacing w:after="0" w:line="240" w:lineRule="auto"/>
            </w:pPr>
            <w:r>
              <w:t>Казна администрация Чистопольского сельсовета Коченевского района Новосибирской области</w:t>
            </w:r>
          </w:p>
        </w:tc>
      </w:tr>
      <w:tr w:rsidR="00F46B28" w:rsidRPr="00BD609F" w:rsidTr="009259DB">
        <w:tc>
          <w:tcPr>
            <w:tcW w:w="1728" w:type="dxa"/>
          </w:tcPr>
          <w:p w:rsidR="00F46B28" w:rsidRDefault="00F46B28" w:rsidP="00BD609F">
            <w:pPr>
              <w:spacing w:after="0" w:line="240" w:lineRule="auto"/>
            </w:pPr>
            <w:r>
              <w:t>Улично дорожная сеть</w:t>
            </w:r>
          </w:p>
        </w:tc>
        <w:tc>
          <w:tcPr>
            <w:tcW w:w="2340" w:type="dxa"/>
          </w:tcPr>
          <w:p w:rsidR="00F46B28" w:rsidRDefault="00F46B28" w:rsidP="00BB7528">
            <w:pPr>
              <w:spacing w:after="0" w:line="240" w:lineRule="auto"/>
            </w:pPr>
            <w:r>
              <w:t>632665</w:t>
            </w:r>
          </w:p>
          <w:p w:rsidR="00F46B28" w:rsidRDefault="00F46B28" w:rsidP="00BB7528">
            <w:pPr>
              <w:spacing w:after="0" w:line="240" w:lineRule="auto"/>
            </w:pPr>
            <w:r>
              <w:t>Новосибирская обл,Коченевский р-он</w:t>
            </w:r>
          </w:p>
          <w:p w:rsidR="00F46B28" w:rsidRDefault="00F46B28" w:rsidP="00BB7528">
            <w:pPr>
              <w:spacing w:after="0" w:line="240" w:lineRule="auto"/>
            </w:pPr>
            <w:r>
              <w:t>п.Речник ул.Центральная</w:t>
            </w:r>
          </w:p>
        </w:tc>
        <w:tc>
          <w:tcPr>
            <w:tcW w:w="1440" w:type="dxa"/>
          </w:tcPr>
          <w:p w:rsidR="00F46B28" w:rsidRPr="00BD609F" w:rsidRDefault="00F46B28" w:rsidP="00BD609F">
            <w:pPr>
              <w:spacing w:after="0" w:line="240" w:lineRule="auto"/>
            </w:pPr>
            <w:r>
              <w:t>1607</w:t>
            </w:r>
          </w:p>
        </w:tc>
        <w:tc>
          <w:tcPr>
            <w:tcW w:w="1980" w:type="dxa"/>
          </w:tcPr>
          <w:p w:rsidR="00F46B28" w:rsidRDefault="00F46B28" w:rsidP="00BD609F">
            <w:pPr>
              <w:spacing w:after="0" w:line="240" w:lineRule="auto"/>
            </w:pPr>
            <w:r>
              <w:t>54:11:000000:4889</w:t>
            </w:r>
          </w:p>
        </w:tc>
        <w:tc>
          <w:tcPr>
            <w:tcW w:w="2083" w:type="dxa"/>
          </w:tcPr>
          <w:p w:rsidR="00F46B28" w:rsidRPr="00BD609F" w:rsidRDefault="00F46B28" w:rsidP="00BD609F">
            <w:pPr>
              <w:spacing w:after="0" w:line="240" w:lineRule="auto"/>
            </w:pPr>
            <w:r>
              <w:t>Казна администрация Чистопольского сельсовета Коченевского района Новосибирской области</w:t>
            </w:r>
          </w:p>
        </w:tc>
      </w:tr>
      <w:tr w:rsidR="00F46B28" w:rsidRPr="00BD609F" w:rsidTr="009259DB">
        <w:tc>
          <w:tcPr>
            <w:tcW w:w="1728" w:type="dxa"/>
          </w:tcPr>
          <w:p w:rsidR="00F46B28" w:rsidRDefault="00F46B28" w:rsidP="00BD609F">
            <w:pPr>
              <w:spacing w:after="0" w:line="240" w:lineRule="auto"/>
            </w:pPr>
            <w:r>
              <w:t>Улично дорожная сеть</w:t>
            </w:r>
          </w:p>
        </w:tc>
        <w:tc>
          <w:tcPr>
            <w:tcW w:w="2340" w:type="dxa"/>
          </w:tcPr>
          <w:p w:rsidR="00F46B28" w:rsidRDefault="00F46B28" w:rsidP="006576F6">
            <w:pPr>
              <w:spacing w:after="0" w:line="240" w:lineRule="auto"/>
            </w:pPr>
            <w:r>
              <w:t>632663</w:t>
            </w:r>
          </w:p>
          <w:p w:rsidR="00F46B28" w:rsidRDefault="00F46B28" w:rsidP="006576F6">
            <w:pPr>
              <w:spacing w:after="0" w:line="240" w:lineRule="auto"/>
            </w:pPr>
            <w:r>
              <w:t>Новосибирская обл,Коченевский р-он</w:t>
            </w:r>
          </w:p>
          <w:p w:rsidR="00F46B28" w:rsidRDefault="00F46B28" w:rsidP="006576F6">
            <w:pPr>
              <w:spacing w:after="0" w:line="240" w:lineRule="auto"/>
            </w:pPr>
            <w:r>
              <w:t>С.Чистополье ул.Школьная</w:t>
            </w:r>
          </w:p>
        </w:tc>
        <w:tc>
          <w:tcPr>
            <w:tcW w:w="1440" w:type="dxa"/>
          </w:tcPr>
          <w:p w:rsidR="00F46B28" w:rsidRDefault="00F46B28" w:rsidP="00BD609F">
            <w:pPr>
              <w:spacing w:after="0" w:line="240" w:lineRule="auto"/>
            </w:pPr>
            <w:r>
              <w:t>716</w:t>
            </w:r>
          </w:p>
        </w:tc>
        <w:tc>
          <w:tcPr>
            <w:tcW w:w="1980" w:type="dxa"/>
          </w:tcPr>
          <w:p w:rsidR="00F46B28" w:rsidRDefault="00F46B28" w:rsidP="00BD609F">
            <w:pPr>
              <w:spacing w:after="0" w:line="240" w:lineRule="auto"/>
            </w:pPr>
            <w:r>
              <w:t>54:11:000000:4944</w:t>
            </w:r>
          </w:p>
        </w:tc>
        <w:tc>
          <w:tcPr>
            <w:tcW w:w="2083" w:type="dxa"/>
          </w:tcPr>
          <w:p w:rsidR="00F46B28" w:rsidRDefault="00F46B28" w:rsidP="00BD609F">
            <w:pPr>
              <w:spacing w:after="0" w:line="240" w:lineRule="auto"/>
            </w:pPr>
            <w:r>
              <w:t>Казна администрация Чистопольского сельсовета Коченевского района Новосибирской области</w:t>
            </w:r>
          </w:p>
        </w:tc>
      </w:tr>
      <w:tr w:rsidR="00F46B28" w:rsidRPr="00BD609F" w:rsidTr="009259DB">
        <w:tc>
          <w:tcPr>
            <w:tcW w:w="1728" w:type="dxa"/>
          </w:tcPr>
          <w:p w:rsidR="00F46B28" w:rsidRDefault="00F46B28" w:rsidP="00BD609F">
            <w:pPr>
              <w:spacing w:after="0" w:line="240" w:lineRule="auto"/>
            </w:pPr>
            <w:r>
              <w:t>Улично дорожная сеть</w:t>
            </w:r>
          </w:p>
        </w:tc>
        <w:tc>
          <w:tcPr>
            <w:tcW w:w="2340" w:type="dxa"/>
          </w:tcPr>
          <w:p w:rsidR="00F46B28" w:rsidRDefault="00F46B28" w:rsidP="00BB7528">
            <w:pPr>
              <w:spacing w:after="0" w:line="240" w:lineRule="auto"/>
            </w:pPr>
            <w:r>
              <w:t>632665</w:t>
            </w:r>
          </w:p>
          <w:p w:rsidR="00F46B28" w:rsidRDefault="00F46B28" w:rsidP="00BB7528">
            <w:pPr>
              <w:spacing w:after="0" w:line="240" w:lineRule="auto"/>
            </w:pPr>
            <w:r>
              <w:t>Новосибирская обл,Коченевский р-он</w:t>
            </w:r>
          </w:p>
          <w:p w:rsidR="00F46B28" w:rsidRDefault="00F46B28" w:rsidP="00BB7528">
            <w:pPr>
              <w:spacing w:after="0" w:line="240" w:lineRule="auto"/>
            </w:pPr>
            <w:r>
              <w:t>п.Речник ул.Садовая</w:t>
            </w:r>
          </w:p>
        </w:tc>
        <w:tc>
          <w:tcPr>
            <w:tcW w:w="1440" w:type="dxa"/>
          </w:tcPr>
          <w:p w:rsidR="00F46B28" w:rsidRPr="00BD609F" w:rsidRDefault="00F46B28" w:rsidP="00BD609F">
            <w:pPr>
              <w:spacing w:after="0" w:line="240" w:lineRule="auto"/>
            </w:pPr>
            <w:r>
              <w:t>635</w:t>
            </w:r>
          </w:p>
        </w:tc>
        <w:tc>
          <w:tcPr>
            <w:tcW w:w="1980" w:type="dxa"/>
          </w:tcPr>
          <w:p w:rsidR="00F46B28" w:rsidRDefault="00F46B28" w:rsidP="00BD609F">
            <w:pPr>
              <w:spacing w:after="0" w:line="240" w:lineRule="auto"/>
            </w:pPr>
            <w:r>
              <w:t>54:11:000000:4890</w:t>
            </w:r>
          </w:p>
        </w:tc>
        <w:tc>
          <w:tcPr>
            <w:tcW w:w="2083" w:type="dxa"/>
          </w:tcPr>
          <w:p w:rsidR="00F46B28" w:rsidRPr="00BD609F" w:rsidRDefault="00F46B28" w:rsidP="00BD609F">
            <w:pPr>
              <w:spacing w:after="0" w:line="240" w:lineRule="auto"/>
            </w:pPr>
            <w:r>
              <w:t>Казна администрация Чистопольского сельсовета Коченевского района Новосибирской области</w:t>
            </w:r>
          </w:p>
        </w:tc>
      </w:tr>
      <w:tr w:rsidR="00F46B28" w:rsidRPr="00BD609F" w:rsidTr="009259DB">
        <w:tc>
          <w:tcPr>
            <w:tcW w:w="1728" w:type="dxa"/>
          </w:tcPr>
          <w:p w:rsidR="00F46B28" w:rsidRDefault="00F46B28" w:rsidP="00BD609F">
            <w:pPr>
              <w:spacing w:after="0" w:line="240" w:lineRule="auto"/>
            </w:pPr>
            <w:r>
              <w:t>Улично дорожная сеть</w:t>
            </w:r>
          </w:p>
        </w:tc>
        <w:tc>
          <w:tcPr>
            <w:tcW w:w="2340" w:type="dxa"/>
          </w:tcPr>
          <w:p w:rsidR="00F46B28" w:rsidRDefault="00F46B28" w:rsidP="00BB7528">
            <w:pPr>
              <w:spacing w:after="0" w:line="240" w:lineRule="auto"/>
            </w:pPr>
            <w:r>
              <w:t>632665</w:t>
            </w:r>
          </w:p>
          <w:p w:rsidR="00F46B28" w:rsidRDefault="00F46B28" w:rsidP="00BB7528">
            <w:pPr>
              <w:spacing w:after="0" w:line="240" w:lineRule="auto"/>
            </w:pPr>
            <w:r>
              <w:t>Новосибирская обл,Коченевский р-он</w:t>
            </w:r>
          </w:p>
          <w:p w:rsidR="00F46B28" w:rsidRDefault="00F46B28" w:rsidP="00BB7528">
            <w:pPr>
              <w:spacing w:after="0" w:line="240" w:lineRule="auto"/>
            </w:pPr>
            <w:r>
              <w:t>п.Речник ул.Лесная</w:t>
            </w:r>
          </w:p>
        </w:tc>
        <w:tc>
          <w:tcPr>
            <w:tcW w:w="1440" w:type="dxa"/>
          </w:tcPr>
          <w:p w:rsidR="00F46B28" w:rsidRPr="00BD609F" w:rsidRDefault="00F46B28" w:rsidP="00BD609F">
            <w:pPr>
              <w:spacing w:after="0" w:line="240" w:lineRule="auto"/>
            </w:pPr>
            <w:r>
              <w:t>788</w:t>
            </w:r>
          </w:p>
        </w:tc>
        <w:tc>
          <w:tcPr>
            <w:tcW w:w="1980" w:type="dxa"/>
          </w:tcPr>
          <w:p w:rsidR="00F46B28" w:rsidRDefault="00F46B28" w:rsidP="00BD609F">
            <w:pPr>
              <w:spacing w:after="0" w:line="240" w:lineRule="auto"/>
            </w:pPr>
            <w:r>
              <w:t>54:11:000000:4885</w:t>
            </w:r>
          </w:p>
        </w:tc>
        <w:tc>
          <w:tcPr>
            <w:tcW w:w="2083" w:type="dxa"/>
          </w:tcPr>
          <w:p w:rsidR="00F46B28" w:rsidRPr="00BD609F" w:rsidRDefault="00F46B28" w:rsidP="00BD609F">
            <w:pPr>
              <w:spacing w:after="0" w:line="240" w:lineRule="auto"/>
            </w:pPr>
            <w:r>
              <w:t>Казна администрация Чистопольского сельсовета Коченевского района Новосибирской области</w:t>
            </w:r>
          </w:p>
        </w:tc>
      </w:tr>
      <w:tr w:rsidR="00F46B28" w:rsidRPr="00BD609F" w:rsidTr="009259DB">
        <w:tc>
          <w:tcPr>
            <w:tcW w:w="1728" w:type="dxa"/>
          </w:tcPr>
          <w:p w:rsidR="00F46B28" w:rsidRDefault="00F46B28" w:rsidP="00BD609F">
            <w:pPr>
              <w:spacing w:after="0" w:line="240" w:lineRule="auto"/>
            </w:pPr>
            <w:r>
              <w:t>Улично дорожная сеть</w:t>
            </w:r>
          </w:p>
        </w:tc>
        <w:tc>
          <w:tcPr>
            <w:tcW w:w="2340" w:type="dxa"/>
          </w:tcPr>
          <w:p w:rsidR="00F46B28" w:rsidRDefault="00F46B28" w:rsidP="00BB7528">
            <w:pPr>
              <w:spacing w:after="0" w:line="240" w:lineRule="auto"/>
            </w:pPr>
            <w:r>
              <w:t>632665</w:t>
            </w:r>
          </w:p>
          <w:p w:rsidR="00F46B28" w:rsidRDefault="00F46B28" w:rsidP="00BB7528">
            <w:pPr>
              <w:spacing w:after="0" w:line="240" w:lineRule="auto"/>
            </w:pPr>
            <w:r>
              <w:t>Новосибирская обл,Коченевский р-он</w:t>
            </w:r>
          </w:p>
          <w:p w:rsidR="00F46B28" w:rsidRDefault="00F46B28" w:rsidP="00BB7528">
            <w:pPr>
              <w:spacing w:after="0" w:line="240" w:lineRule="auto"/>
            </w:pPr>
            <w:r>
              <w:t>п.Речник ул.Набережная</w:t>
            </w:r>
          </w:p>
        </w:tc>
        <w:tc>
          <w:tcPr>
            <w:tcW w:w="1440" w:type="dxa"/>
          </w:tcPr>
          <w:p w:rsidR="00F46B28" w:rsidRPr="00BD609F" w:rsidRDefault="00F46B28" w:rsidP="00BD609F">
            <w:pPr>
              <w:spacing w:after="0" w:line="240" w:lineRule="auto"/>
            </w:pPr>
            <w:r>
              <w:t>717</w:t>
            </w:r>
          </w:p>
        </w:tc>
        <w:tc>
          <w:tcPr>
            <w:tcW w:w="1980" w:type="dxa"/>
          </w:tcPr>
          <w:p w:rsidR="00F46B28" w:rsidRDefault="00F46B28" w:rsidP="00BD609F">
            <w:pPr>
              <w:spacing w:after="0" w:line="240" w:lineRule="auto"/>
            </w:pPr>
            <w:r>
              <w:t>54:11:000000:4887</w:t>
            </w:r>
          </w:p>
        </w:tc>
        <w:tc>
          <w:tcPr>
            <w:tcW w:w="2083" w:type="dxa"/>
          </w:tcPr>
          <w:p w:rsidR="00F46B28" w:rsidRPr="00BD609F" w:rsidRDefault="00F46B28" w:rsidP="00BD609F">
            <w:pPr>
              <w:spacing w:after="0" w:line="240" w:lineRule="auto"/>
            </w:pPr>
            <w:r>
              <w:t>Казна администрация Чистопольского сельсовета Коченевского района Новосибирской области</w:t>
            </w:r>
          </w:p>
        </w:tc>
      </w:tr>
      <w:tr w:rsidR="00F46B28" w:rsidRPr="00BD609F" w:rsidTr="009259DB">
        <w:tc>
          <w:tcPr>
            <w:tcW w:w="1728" w:type="dxa"/>
          </w:tcPr>
          <w:p w:rsidR="00F46B28" w:rsidRDefault="00F46B28" w:rsidP="00BD609F">
            <w:pPr>
              <w:spacing w:after="0" w:line="240" w:lineRule="auto"/>
            </w:pPr>
            <w:r>
              <w:t>Улично дорожная сеть</w:t>
            </w:r>
          </w:p>
        </w:tc>
        <w:tc>
          <w:tcPr>
            <w:tcW w:w="2340" w:type="dxa"/>
          </w:tcPr>
          <w:p w:rsidR="00F46B28" w:rsidRDefault="00F46B28" w:rsidP="00BB7528">
            <w:pPr>
              <w:spacing w:after="0" w:line="240" w:lineRule="auto"/>
            </w:pPr>
            <w:r>
              <w:t>632665</w:t>
            </w:r>
          </w:p>
          <w:p w:rsidR="00F46B28" w:rsidRDefault="00F46B28" w:rsidP="00BB7528">
            <w:pPr>
              <w:spacing w:after="0" w:line="240" w:lineRule="auto"/>
            </w:pPr>
            <w:r>
              <w:t>Новосибирская обл,Коченевский р-он</w:t>
            </w:r>
          </w:p>
          <w:p w:rsidR="00F46B28" w:rsidRDefault="00F46B28" w:rsidP="00BB7528">
            <w:pPr>
              <w:spacing w:after="0" w:line="240" w:lineRule="auto"/>
            </w:pPr>
            <w:r>
              <w:t>п.Речник ул.Заречная</w:t>
            </w:r>
          </w:p>
        </w:tc>
        <w:tc>
          <w:tcPr>
            <w:tcW w:w="1440" w:type="dxa"/>
          </w:tcPr>
          <w:p w:rsidR="00F46B28" w:rsidRPr="00BD609F" w:rsidRDefault="00F46B28" w:rsidP="00BD609F">
            <w:pPr>
              <w:spacing w:after="0" w:line="240" w:lineRule="auto"/>
            </w:pPr>
            <w:r>
              <w:t>833</w:t>
            </w:r>
          </w:p>
        </w:tc>
        <w:tc>
          <w:tcPr>
            <w:tcW w:w="1980" w:type="dxa"/>
          </w:tcPr>
          <w:p w:rsidR="00F46B28" w:rsidRDefault="00F46B28" w:rsidP="00BD609F">
            <w:pPr>
              <w:spacing w:after="0" w:line="240" w:lineRule="auto"/>
            </w:pPr>
            <w:r>
              <w:t>54:11:000000:4886</w:t>
            </w:r>
          </w:p>
        </w:tc>
        <w:tc>
          <w:tcPr>
            <w:tcW w:w="2083" w:type="dxa"/>
          </w:tcPr>
          <w:p w:rsidR="00F46B28" w:rsidRPr="00BD609F" w:rsidRDefault="00F46B28" w:rsidP="00BD609F">
            <w:pPr>
              <w:spacing w:after="0" w:line="240" w:lineRule="auto"/>
            </w:pPr>
            <w:r>
              <w:t>Казна администрация Чистопольского сельсовета Коченевского района Новосибирской области</w:t>
            </w:r>
          </w:p>
        </w:tc>
      </w:tr>
      <w:tr w:rsidR="00F46B28" w:rsidRPr="00BD609F" w:rsidTr="009259DB">
        <w:tc>
          <w:tcPr>
            <w:tcW w:w="1728" w:type="dxa"/>
          </w:tcPr>
          <w:p w:rsidR="00F46B28" w:rsidRDefault="00F46B28" w:rsidP="00BD609F">
            <w:pPr>
              <w:spacing w:after="0" w:line="240" w:lineRule="auto"/>
            </w:pPr>
            <w:r>
              <w:t>Улично дорожная сеть</w:t>
            </w:r>
          </w:p>
        </w:tc>
        <w:tc>
          <w:tcPr>
            <w:tcW w:w="2340" w:type="dxa"/>
          </w:tcPr>
          <w:p w:rsidR="00F46B28" w:rsidRDefault="00F46B28" w:rsidP="00BB7528">
            <w:pPr>
              <w:spacing w:after="0" w:line="240" w:lineRule="auto"/>
            </w:pPr>
            <w:r>
              <w:t>632665</w:t>
            </w:r>
          </w:p>
          <w:p w:rsidR="00F46B28" w:rsidRDefault="00F46B28" w:rsidP="00BB7528">
            <w:pPr>
              <w:spacing w:after="0" w:line="240" w:lineRule="auto"/>
            </w:pPr>
            <w:r>
              <w:t>Новосибирская обл,Коченевский р-он</w:t>
            </w:r>
          </w:p>
          <w:p w:rsidR="00F46B28" w:rsidRDefault="00F46B28" w:rsidP="00BB7528">
            <w:pPr>
              <w:spacing w:after="0" w:line="240" w:lineRule="auto"/>
            </w:pPr>
            <w:r>
              <w:t>п.Речник ул.Новая</w:t>
            </w:r>
          </w:p>
        </w:tc>
        <w:tc>
          <w:tcPr>
            <w:tcW w:w="1440" w:type="dxa"/>
          </w:tcPr>
          <w:p w:rsidR="00F46B28" w:rsidRPr="00BD609F" w:rsidRDefault="00F46B28" w:rsidP="00BD609F">
            <w:pPr>
              <w:spacing w:after="0" w:line="240" w:lineRule="auto"/>
            </w:pPr>
            <w:r>
              <w:t>844</w:t>
            </w:r>
          </w:p>
        </w:tc>
        <w:tc>
          <w:tcPr>
            <w:tcW w:w="1980" w:type="dxa"/>
          </w:tcPr>
          <w:p w:rsidR="00F46B28" w:rsidRDefault="00F46B28" w:rsidP="00BD609F">
            <w:pPr>
              <w:spacing w:after="0" w:line="240" w:lineRule="auto"/>
            </w:pPr>
            <w:r>
              <w:t>54:11:038205:89</w:t>
            </w:r>
          </w:p>
        </w:tc>
        <w:tc>
          <w:tcPr>
            <w:tcW w:w="2083" w:type="dxa"/>
          </w:tcPr>
          <w:p w:rsidR="00F46B28" w:rsidRPr="00BD609F" w:rsidRDefault="00F46B28" w:rsidP="00BD609F">
            <w:pPr>
              <w:spacing w:after="0" w:line="240" w:lineRule="auto"/>
            </w:pPr>
            <w:r>
              <w:t>Казна администрация Чистопольского сельсовета Коченевского района Новосибирской области</w:t>
            </w:r>
          </w:p>
        </w:tc>
      </w:tr>
      <w:tr w:rsidR="00F46B28" w:rsidRPr="00BD609F" w:rsidTr="009259DB">
        <w:tc>
          <w:tcPr>
            <w:tcW w:w="1728" w:type="dxa"/>
          </w:tcPr>
          <w:p w:rsidR="00F46B28" w:rsidRDefault="00F46B28" w:rsidP="00BB7528">
            <w:pPr>
              <w:spacing w:after="0" w:line="240" w:lineRule="auto"/>
            </w:pPr>
            <w:r>
              <w:t xml:space="preserve">Газопровод низкого давления </w:t>
            </w:r>
          </w:p>
        </w:tc>
        <w:tc>
          <w:tcPr>
            <w:tcW w:w="2340" w:type="dxa"/>
          </w:tcPr>
          <w:p w:rsidR="00F46B28" w:rsidRDefault="00F46B28" w:rsidP="00BB7528">
            <w:pPr>
              <w:spacing w:after="0" w:line="240" w:lineRule="auto"/>
            </w:pPr>
            <w:r>
              <w:t>632663 Новосибирская обл,Коченевский р-он</w:t>
            </w:r>
          </w:p>
          <w:p w:rsidR="00F46B28" w:rsidRDefault="00F46B28" w:rsidP="00BB7528">
            <w:pPr>
              <w:spacing w:after="0" w:line="240" w:lineRule="auto"/>
            </w:pPr>
            <w:r>
              <w:t>с.Чистополье</w:t>
            </w:r>
          </w:p>
          <w:p w:rsidR="00F46B28" w:rsidRDefault="00F46B28" w:rsidP="002674CA">
            <w:pPr>
              <w:spacing w:after="0" w:line="240" w:lineRule="auto"/>
            </w:pPr>
          </w:p>
        </w:tc>
        <w:tc>
          <w:tcPr>
            <w:tcW w:w="1440" w:type="dxa"/>
          </w:tcPr>
          <w:p w:rsidR="00F46B28" w:rsidRPr="00BD609F" w:rsidRDefault="00F46B28" w:rsidP="00BD609F">
            <w:pPr>
              <w:spacing w:after="0" w:line="240" w:lineRule="auto"/>
            </w:pPr>
            <w:r>
              <w:t>5659</w:t>
            </w:r>
          </w:p>
        </w:tc>
        <w:tc>
          <w:tcPr>
            <w:tcW w:w="1980" w:type="dxa"/>
          </w:tcPr>
          <w:p w:rsidR="00F46B28" w:rsidRDefault="00F46B28" w:rsidP="00BD609F">
            <w:pPr>
              <w:spacing w:after="0" w:line="240" w:lineRule="auto"/>
            </w:pPr>
          </w:p>
        </w:tc>
        <w:tc>
          <w:tcPr>
            <w:tcW w:w="2083" w:type="dxa"/>
          </w:tcPr>
          <w:p w:rsidR="00F46B28" w:rsidRPr="00BD609F" w:rsidRDefault="00F46B28" w:rsidP="00BD609F">
            <w:pPr>
              <w:spacing w:after="0" w:line="240" w:lineRule="auto"/>
            </w:pPr>
            <w:r>
              <w:t>Казна администрация Чистопольского сельсовета Коченевского района Новосибирской области</w:t>
            </w:r>
          </w:p>
        </w:tc>
      </w:tr>
      <w:tr w:rsidR="00F46B28" w:rsidRPr="00BD609F" w:rsidTr="009259DB">
        <w:tc>
          <w:tcPr>
            <w:tcW w:w="1728" w:type="dxa"/>
          </w:tcPr>
          <w:p w:rsidR="00F46B28" w:rsidRDefault="00F46B28" w:rsidP="00BB7528">
            <w:pPr>
              <w:spacing w:after="0" w:line="240" w:lineRule="auto"/>
            </w:pPr>
            <w:r>
              <w:t>Газопровод высокого давления</w:t>
            </w:r>
          </w:p>
        </w:tc>
        <w:tc>
          <w:tcPr>
            <w:tcW w:w="2340" w:type="dxa"/>
          </w:tcPr>
          <w:p w:rsidR="00F46B28" w:rsidRDefault="00F46B28" w:rsidP="00503664">
            <w:pPr>
              <w:spacing w:after="0" w:line="240" w:lineRule="auto"/>
            </w:pPr>
            <w:r>
              <w:t>632663 Новосибирская обл,Коченевский р-он</w:t>
            </w:r>
          </w:p>
          <w:p w:rsidR="00F46B28" w:rsidRDefault="00F46B28" w:rsidP="00503664">
            <w:pPr>
              <w:spacing w:after="0" w:line="240" w:lineRule="auto"/>
            </w:pPr>
            <w:r>
              <w:t>с.Чистополье</w:t>
            </w:r>
          </w:p>
          <w:p w:rsidR="00F46B28" w:rsidRDefault="00F46B28" w:rsidP="00BB7528">
            <w:pPr>
              <w:spacing w:after="0" w:line="240" w:lineRule="auto"/>
            </w:pPr>
          </w:p>
        </w:tc>
        <w:tc>
          <w:tcPr>
            <w:tcW w:w="1440" w:type="dxa"/>
          </w:tcPr>
          <w:p w:rsidR="00F46B28" w:rsidRPr="00BD609F" w:rsidRDefault="00F46B28" w:rsidP="00BD609F">
            <w:pPr>
              <w:spacing w:after="0" w:line="240" w:lineRule="auto"/>
            </w:pPr>
            <w:r>
              <w:t>8900</w:t>
            </w:r>
          </w:p>
        </w:tc>
        <w:tc>
          <w:tcPr>
            <w:tcW w:w="1980" w:type="dxa"/>
          </w:tcPr>
          <w:p w:rsidR="00F46B28" w:rsidRDefault="00F46B28" w:rsidP="00BD609F">
            <w:pPr>
              <w:spacing w:after="0" w:line="240" w:lineRule="auto"/>
            </w:pPr>
          </w:p>
        </w:tc>
        <w:tc>
          <w:tcPr>
            <w:tcW w:w="2083" w:type="dxa"/>
          </w:tcPr>
          <w:p w:rsidR="00F46B28" w:rsidRPr="00BD609F" w:rsidRDefault="00F46B28" w:rsidP="00BD609F">
            <w:pPr>
              <w:spacing w:after="0" w:line="240" w:lineRule="auto"/>
            </w:pPr>
            <w:r>
              <w:t>Казна администрация Чистопольского сельсовета Коченевского района Новосибирской области</w:t>
            </w:r>
          </w:p>
        </w:tc>
      </w:tr>
      <w:tr w:rsidR="00F46B28" w:rsidRPr="00BD609F" w:rsidTr="009259DB">
        <w:tc>
          <w:tcPr>
            <w:tcW w:w="1728" w:type="dxa"/>
          </w:tcPr>
          <w:p w:rsidR="00F46B28" w:rsidRDefault="00F46B28" w:rsidP="00BB7528">
            <w:pPr>
              <w:spacing w:after="0" w:line="240" w:lineRule="auto"/>
            </w:pPr>
            <w:r>
              <w:t>Газопровод высокого давления</w:t>
            </w:r>
          </w:p>
        </w:tc>
        <w:tc>
          <w:tcPr>
            <w:tcW w:w="2340" w:type="dxa"/>
          </w:tcPr>
          <w:p w:rsidR="00F46B28" w:rsidRDefault="00F46B28" w:rsidP="00503664">
            <w:pPr>
              <w:spacing w:after="0" w:line="240" w:lineRule="auto"/>
            </w:pPr>
            <w:r>
              <w:t>632665</w:t>
            </w:r>
          </w:p>
          <w:p w:rsidR="00F46B28" w:rsidRDefault="00F46B28" w:rsidP="00503664">
            <w:pPr>
              <w:spacing w:after="0" w:line="240" w:lineRule="auto"/>
            </w:pPr>
            <w:r>
              <w:t>Новосибирская обл,Коченевский р-он</w:t>
            </w:r>
          </w:p>
          <w:p w:rsidR="00F46B28" w:rsidRDefault="00F46B28" w:rsidP="00503664">
            <w:pPr>
              <w:spacing w:after="0" w:line="240" w:lineRule="auto"/>
            </w:pPr>
            <w:r>
              <w:t>п.Речник</w:t>
            </w:r>
          </w:p>
        </w:tc>
        <w:tc>
          <w:tcPr>
            <w:tcW w:w="1440" w:type="dxa"/>
          </w:tcPr>
          <w:p w:rsidR="00F46B28" w:rsidRPr="00BD609F" w:rsidRDefault="00F46B28" w:rsidP="00BD609F">
            <w:pPr>
              <w:spacing w:after="0" w:line="240" w:lineRule="auto"/>
            </w:pPr>
            <w:r>
              <w:t>482</w:t>
            </w:r>
          </w:p>
        </w:tc>
        <w:tc>
          <w:tcPr>
            <w:tcW w:w="1980" w:type="dxa"/>
          </w:tcPr>
          <w:p w:rsidR="00F46B28" w:rsidRDefault="00F46B28" w:rsidP="00BD609F">
            <w:pPr>
              <w:spacing w:after="0" w:line="240" w:lineRule="auto"/>
            </w:pPr>
          </w:p>
        </w:tc>
        <w:tc>
          <w:tcPr>
            <w:tcW w:w="2083" w:type="dxa"/>
          </w:tcPr>
          <w:p w:rsidR="00F46B28" w:rsidRPr="00BD609F" w:rsidRDefault="00F46B28" w:rsidP="00BD609F">
            <w:pPr>
              <w:spacing w:after="0" w:line="240" w:lineRule="auto"/>
            </w:pPr>
            <w:r>
              <w:t>Казна администрация Чистопольского сельсовета Коченевского района Новосибирской области</w:t>
            </w:r>
          </w:p>
        </w:tc>
      </w:tr>
      <w:tr w:rsidR="00F46B28" w:rsidRPr="00BD609F" w:rsidTr="009259DB">
        <w:tc>
          <w:tcPr>
            <w:tcW w:w="1728" w:type="dxa"/>
          </w:tcPr>
          <w:p w:rsidR="00F46B28" w:rsidRDefault="00F46B28" w:rsidP="00BB7528">
            <w:pPr>
              <w:spacing w:after="0" w:line="240" w:lineRule="auto"/>
            </w:pPr>
            <w:r>
              <w:t>Газопровод низкого</w:t>
            </w:r>
          </w:p>
          <w:p w:rsidR="00F46B28" w:rsidRDefault="00F46B28" w:rsidP="00BB7528">
            <w:pPr>
              <w:spacing w:after="0" w:line="240" w:lineRule="auto"/>
            </w:pPr>
            <w:r>
              <w:t>давления</w:t>
            </w:r>
          </w:p>
        </w:tc>
        <w:tc>
          <w:tcPr>
            <w:tcW w:w="2340" w:type="dxa"/>
          </w:tcPr>
          <w:p w:rsidR="00F46B28" w:rsidRDefault="00F46B28" w:rsidP="008D03BC">
            <w:pPr>
              <w:spacing w:after="0" w:line="240" w:lineRule="auto"/>
            </w:pPr>
            <w:r>
              <w:t>632665</w:t>
            </w:r>
          </w:p>
          <w:p w:rsidR="00F46B28" w:rsidRDefault="00F46B28" w:rsidP="008D03BC">
            <w:pPr>
              <w:spacing w:after="0" w:line="240" w:lineRule="auto"/>
            </w:pPr>
            <w:r>
              <w:t>Новосибирская обл,Коченевский р-он</w:t>
            </w:r>
          </w:p>
          <w:p w:rsidR="00F46B28" w:rsidRDefault="00F46B28" w:rsidP="008D03BC">
            <w:pPr>
              <w:spacing w:after="0" w:line="240" w:lineRule="auto"/>
            </w:pPr>
            <w:r>
              <w:t>п.Речник</w:t>
            </w:r>
          </w:p>
        </w:tc>
        <w:tc>
          <w:tcPr>
            <w:tcW w:w="1440" w:type="dxa"/>
          </w:tcPr>
          <w:p w:rsidR="00F46B28" w:rsidRDefault="00F46B28" w:rsidP="00BD609F">
            <w:pPr>
              <w:spacing w:after="0" w:line="240" w:lineRule="auto"/>
            </w:pPr>
            <w:r>
              <w:t>6028</w:t>
            </w:r>
          </w:p>
        </w:tc>
        <w:tc>
          <w:tcPr>
            <w:tcW w:w="1980" w:type="dxa"/>
          </w:tcPr>
          <w:p w:rsidR="00F46B28" w:rsidRDefault="00F46B28" w:rsidP="00BD609F">
            <w:pPr>
              <w:spacing w:after="0" w:line="240" w:lineRule="auto"/>
            </w:pPr>
          </w:p>
        </w:tc>
        <w:tc>
          <w:tcPr>
            <w:tcW w:w="2083" w:type="dxa"/>
          </w:tcPr>
          <w:p w:rsidR="00F46B28" w:rsidRDefault="00F46B28" w:rsidP="00BD609F">
            <w:pPr>
              <w:spacing w:after="0" w:line="240" w:lineRule="auto"/>
            </w:pPr>
            <w:r>
              <w:t>Казна администрация Чистопольского сельсовета Коченевского района Новосибирской области</w:t>
            </w:r>
          </w:p>
        </w:tc>
      </w:tr>
      <w:tr w:rsidR="00F46B28" w:rsidRPr="00BD609F" w:rsidTr="009259DB">
        <w:tc>
          <w:tcPr>
            <w:tcW w:w="1728" w:type="dxa"/>
          </w:tcPr>
          <w:p w:rsidR="00F46B28" w:rsidRDefault="00F46B28" w:rsidP="00BB7528">
            <w:pPr>
              <w:spacing w:after="0" w:line="240" w:lineRule="auto"/>
            </w:pPr>
            <w:r>
              <w:t>Уличное освещение</w:t>
            </w:r>
          </w:p>
        </w:tc>
        <w:tc>
          <w:tcPr>
            <w:tcW w:w="2340" w:type="dxa"/>
          </w:tcPr>
          <w:p w:rsidR="00F46B28" w:rsidRDefault="00F46B28" w:rsidP="00503664">
            <w:pPr>
              <w:spacing w:after="0" w:line="240" w:lineRule="auto"/>
            </w:pPr>
            <w:r>
              <w:t>632663 Новосибирская обл,Коченевский р-он</w:t>
            </w:r>
          </w:p>
          <w:p w:rsidR="00F46B28" w:rsidRDefault="00F46B28" w:rsidP="00503664">
            <w:pPr>
              <w:spacing w:after="0" w:line="240" w:lineRule="auto"/>
            </w:pPr>
            <w:r>
              <w:t>с.Чистополье</w:t>
            </w:r>
          </w:p>
          <w:p w:rsidR="00F46B28" w:rsidRDefault="00F46B28" w:rsidP="00BB7528">
            <w:pPr>
              <w:spacing w:after="0" w:line="240" w:lineRule="auto"/>
            </w:pPr>
          </w:p>
        </w:tc>
        <w:tc>
          <w:tcPr>
            <w:tcW w:w="1440" w:type="dxa"/>
          </w:tcPr>
          <w:p w:rsidR="00F46B28" w:rsidRPr="00BD609F" w:rsidRDefault="00F46B28" w:rsidP="00BD609F">
            <w:pPr>
              <w:spacing w:after="0" w:line="240" w:lineRule="auto"/>
            </w:pPr>
          </w:p>
        </w:tc>
        <w:tc>
          <w:tcPr>
            <w:tcW w:w="1980" w:type="dxa"/>
          </w:tcPr>
          <w:p w:rsidR="00F46B28" w:rsidRDefault="00F46B28" w:rsidP="00BD609F">
            <w:pPr>
              <w:spacing w:after="0" w:line="240" w:lineRule="auto"/>
            </w:pPr>
          </w:p>
        </w:tc>
        <w:tc>
          <w:tcPr>
            <w:tcW w:w="2083" w:type="dxa"/>
          </w:tcPr>
          <w:p w:rsidR="00F46B28" w:rsidRPr="00BD609F" w:rsidRDefault="00F46B28" w:rsidP="00BD609F">
            <w:pPr>
              <w:spacing w:after="0" w:line="240" w:lineRule="auto"/>
            </w:pPr>
            <w:r>
              <w:t>Казна администрация Чистопольского сельсовета Коченевского района Новосибирской области</w:t>
            </w:r>
          </w:p>
        </w:tc>
      </w:tr>
      <w:tr w:rsidR="00F46B28" w:rsidRPr="00BD609F" w:rsidTr="009259DB">
        <w:tc>
          <w:tcPr>
            <w:tcW w:w="1728" w:type="dxa"/>
          </w:tcPr>
          <w:p w:rsidR="00F46B28" w:rsidRDefault="00F46B28" w:rsidP="00BB7528">
            <w:pPr>
              <w:spacing w:after="0" w:line="240" w:lineRule="auto"/>
            </w:pPr>
            <w:r>
              <w:t>Трансформаторная подстанция</w:t>
            </w:r>
          </w:p>
        </w:tc>
        <w:tc>
          <w:tcPr>
            <w:tcW w:w="2340" w:type="dxa"/>
          </w:tcPr>
          <w:p w:rsidR="00F46B28" w:rsidRDefault="00F46B28" w:rsidP="00503664">
            <w:pPr>
              <w:spacing w:after="0" w:line="240" w:lineRule="auto"/>
            </w:pPr>
            <w:r>
              <w:t>632663 Новосибирская обл,Коченевский р-он</w:t>
            </w:r>
          </w:p>
          <w:p w:rsidR="00F46B28" w:rsidRDefault="00F46B28" w:rsidP="00503664">
            <w:pPr>
              <w:spacing w:after="0" w:line="240" w:lineRule="auto"/>
            </w:pPr>
            <w:r>
              <w:t>с.Чистополье</w:t>
            </w:r>
          </w:p>
          <w:p w:rsidR="00F46B28" w:rsidRDefault="00F46B28" w:rsidP="00BB7528">
            <w:pPr>
              <w:spacing w:after="0" w:line="240" w:lineRule="auto"/>
            </w:pPr>
          </w:p>
        </w:tc>
        <w:tc>
          <w:tcPr>
            <w:tcW w:w="1440" w:type="dxa"/>
          </w:tcPr>
          <w:p w:rsidR="00F46B28" w:rsidRPr="00BD609F" w:rsidRDefault="00F46B28" w:rsidP="00BD609F">
            <w:pPr>
              <w:spacing w:after="0" w:line="240" w:lineRule="auto"/>
            </w:pPr>
          </w:p>
        </w:tc>
        <w:tc>
          <w:tcPr>
            <w:tcW w:w="1980" w:type="dxa"/>
          </w:tcPr>
          <w:p w:rsidR="00F46B28" w:rsidRDefault="00F46B28" w:rsidP="00BD609F">
            <w:pPr>
              <w:spacing w:after="0" w:line="240" w:lineRule="auto"/>
            </w:pPr>
          </w:p>
        </w:tc>
        <w:tc>
          <w:tcPr>
            <w:tcW w:w="2083" w:type="dxa"/>
          </w:tcPr>
          <w:p w:rsidR="00F46B28" w:rsidRPr="00BD609F" w:rsidRDefault="00F46B28" w:rsidP="00BD609F">
            <w:pPr>
              <w:spacing w:after="0" w:line="240" w:lineRule="auto"/>
            </w:pPr>
            <w:r>
              <w:t>Казна администрация Чистопольского сельсовета Коченевского района Новосибирской области</w:t>
            </w:r>
          </w:p>
        </w:tc>
      </w:tr>
      <w:tr w:rsidR="00F46B28" w:rsidRPr="00BD609F" w:rsidTr="009259DB">
        <w:tc>
          <w:tcPr>
            <w:tcW w:w="1728" w:type="dxa"/>
          </w:tcPr>
          <w:p w:rsidR="00F46B28" w:rsidRDefault="00F46B28" w:rsidP="00BB7528">
            <w:pPr>
              <w:spacing w:after="0" w:line="240" w:lineRule="auto"/>
            </w:pPr>
            <w:r>
              <w:t>ЛЭП</w:t>
            </w:r>
          </w:p>
        </w:tc>
        <w:tc>
          <w:tcPr>
            <w:tcW w:w="2340" w:type="dxa"/>
          </w:tcPr>
          <w:p w:rsidR="00F46B28" w:rsidRDefault="00F46B28" w:rsidP="00503664">
            <w:pPr>
              <w:spacing w:after="0" w:line="240" w:lineRule="auto"/>
            </w:pPr>
            <w:r>
              <w:t>632663 Новосибирская обл,Коченевский р-он</w:t>
            </w:r>
          </w:p>
          <w:p w:rsidR="00F46B28" w:rsidRDefault="00F46B28" w:rsidP="00503664">
            <w:pPr>
              <w:spacing w:after="0" w:line="240" w:lineRule="auto"/>
            </w:pPr>
            <w:r>
              <w:t>с.Чистополье</w:t>
            </w:r>
          </w:p>
          <w:p w:rsidR="00F46B28" w:rsidRDefault="00F46B28" w:rsidP="00BB7528">
            <w:pPr>
              <w:spacing w:after="0" w:line="240" w:lineRule="auto"/>
            </w:pPr>
          </w:p>
        </w:tc>
        <w:tc>
          <w:tcPr>
            <w:tcW w:w="1440" w:type="dxa"/>
          </w:tcPr>
          <w:p w:rsidR="00F46B28" w:rsidRPr="00BD609F" w:rsidRDefault="00F46B28" w:rsidP="00BD609F">
            <w:pPr>
              <w:spacing w:after="0" w:line="240" w:lineRule="auto"/>
            </w:pPr>
          </w:p>
        </w:tc>
        <w:tc>
          <w:tcPr>
            <w:tcW w:w="1980" w:type="dxa"/>
          </w:tcPr>
          <w:p w:rsidR="00F46B28" w:rsidRDefault="00F46B28" w:rsidP="00BD609F">
            <w:pPr>
              <w:spacing w:after="0" w:line="240" w:lineRule="auto"/>
            </w:pPr>
          </w:p>
        </w:tc>
        <w:tc>
          <w:tcPr>
            <w:tcW w:w="2083" w:type="dxa"/>
          </w:tcPr>
          <w:p w:rsidR="00F46B28" w:rsidRPr="00BD609F" w:rsidRDefault="00F46B28" w:rsidP="00BD609F">
            <w:pPr>
              <w:spacing w:after="0" w:line="240" w:lineRule="auto"/>
            </w:pPr>
            <w:r>
              <w:t>Казна администрация Чистопольского сельсовета Коченевского района Новосибирской области</w:t>
            </w:r>
          </w:p>
        </w:tc>
      </w:tr>
      <w:tr w:rsidR="00F46B28" w:rsidRPr="00BD609F" w:rsidTr="009259DB">
        <w:tc>
          <w:tcPr>
            <w:tcW w:w="1728" w:type="dxa"/>
          </w:tcPr>
          <w:p w:rsidR="00F46B28" w:rsidRDefault="00F46B28" w:rsidP="00BB7528">
            <w:pPr>
              <w:spacing w:after="0" w:line="240" w:lineRule="auto"/>
            </w:pPr>
            <w:r>
              <w:t>Детская площадка</w:t>
            </w:r>
          </w:p>
        </w:tc>
        <w:tc>
          <w:tcPr>
            <w:tcW w:w="2340" w:type="dxa"/>
          </w:tcPr>
          <w:p w:rsidR="00F46B28" w:rsidRDefault="00F46B28" w:rsidP="00503664">
            <w:pPr>
              <w:spacing w:after="0" w:line="240" w:lineRule="auto"/>
            </w:pPr>
            <w:r>
              <w:t>632663 Новосибирская обл,Коченевский р-он</w:t>
            </w:r>
          </w:p>
          <w:p w:rsidR="00F46B28" w:rsidRDefault="00F46B28" w:rsidP="00503664">
            <w:pPr>
              <w:spacing w:after="0" w:line="240" w:lineRule="auto"/>
            </w:pPr>
            <w:r>
              <w:t>с.Чистополье</w:t>
            </w:r>
          </w:p>
          <w:p w:rsidR="00F46B28" w:rsidRDefault="00F46B28" w:rsidP="00BB7528">
            <w:pPr>
              <w:spacing w:after="0" w:line="240" w:lineRule="auto"/>
            </w:pPr>
          </w:p>
        </w:tc>
        <w:tc>
          <w:tcPr>
            <w:tcW w:w="1440" w:type="dxa"/>
          </w:tcPr>
          <w:p w:rsidR="00F46B28" w:rsidRPr="00BD609F" w:rsidRDefault="00F46B28" w:rsidP="00BD609F">
            <w:pPr>
              <w:spacing w:after="0" w:line="240" w:lineRule="auto"/>
            </w:pPr>
          </w:p>
        </w:tc>
        <w:tc>
          <w:tcPr>
            <w:tcW w:w="1980" w:type="dxa"/>
          </w:tcPr>
          <w:p w:rsidR="00F46B28" w:rsidRDefault="00F46B28" w:rsidP="00BD609F">
            <w:pPr>
              <w:spacing w:after="0" w:line="240" w:lineRule="auto"/>
            </w:pPr>
          </w:p>
        </w:tc>
        <w:tc>
          <w:tcPr>
            <w:tcW w:w="2083" w:type="dxa"/>
          </w:tcPr>
          <w:p w:rsidR="00F46B28" w:rsidRPr="00BD609F" w:rsidRDefault="00F46B28" w:rsidP="00BD609F">
            <w:pPr>
              <w:spacing w:after="0" w:line="240" w:lineRule="auto"/>
            </w:pPr>
            <w:r>
              <w:t>Казна администрация Чистопольского сельсовета Коченевского района Новосибирской области</w:t>
            </w:r>
          </w:p>
        </w:tc>
      </w:tr>
    </w:tbl>
    <w:p w:rsidR="00F46B28" w:rsidRDefault="00F46B28"/>
    <w:sectPr w:rsidR="00F46B28" w:rsidSect="00DA03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570CA"/>
    <w:rsid w:val="00010E93"/>
    <w:rsid w:val="00012781"/>
    <w:rsid w:val="000B7826"/>
    <w:rsid w:val="000D2C5D"/>
    <w:rsid w:val="0019101A"/>
    <w:rsid w:val="001954EF"/>
    <w:rsid w:val="001D6EF4"/>
    <w:rsid w:val="00255F19"/>
    <w:rsid w:val="002674CA"/>
    <w:rsid w:val="002E045F"/>
    <w:rsid w:val="003073F5"/>
    <w:rsid w:val="00373615"/>
    <w:rsid w:val="00385C0D"/>
    <w:rsid w:val="003E6B6C"/>
    <w:rsid w:val="003E761F"/>
    <w:rsid w:val="00447C15"/>
    <w:rsid w:val="004A5AA1"/>
    <w:rsid w:val="004A69A3"/>
    <w:rsid w:val="00503664"/>
    <w:rsid w:val="00525151"/>
    <w:rsid w:val="00562A23"/>
    <w:rsid w:val="00563C5D"/>
    <w:rsid w:val="005B234D"/>
    <w:rsid w:val="005D0B61"/>
    <w:rsid w:val="00603031"/>
    <w:rsid w:val="006147B1"/>
    <w:rsid w:val="006338B7"/>
    <w:rsid w:val="006402A9"/>
    <w:rsid w:val="006511C0"/>
    <w:rsid w:val="006576F6"/>
    <w:rsid w:val="00665D39"/>
    <w:rsid w:val="00701A36"/>
    <w:rsid w:val="00714CDE"/>
    <w:rsid w:val="00796C12"/>
    <w:rsid w:val="008121D6"/>
    <w:rsid w:val="008D03BC"/>
    <w:rsid w:val="00914F4C"/>
    <w:rsid w:val="009259DB"/>
    <w:rsid w:val="0093103A"/>
    <w:rsid w:val="00953916"/>
    <w:rsid w:val="00967BE7"/>
    <w:rsid w:val="009A1453"/>
    <w:rsid w:val="009C3B6A"/>
    <w:rsid w:val="00B15755"/>
    <w:rsid w:val="00BB676C"/>
    <w:rsid w:val="00BB7528"/>
    <w:rsid w:val="00BC1A4D"/>
    <w:rsid w:val="00BD609F"/>
    <w:rsid w:val="00BE3343"/>
    <w:rsid w:val="00C159AB"/>
    <w:rsid w:val="00C4554D"/>
    <w:rsid w:val="00C570CA"/>
    <w:rsid w:val="00C641FA"/>
    <w:rsid w:val="00CA776F"/>
    <w:rsid w:val="00DA03F6"/>
    <w:rsid w:val="00DE50B0"/>
    <w:rsid w:val="00E00BA6"/>
    <w:rsid w:val="00EB1641"/>
    <w:rsid w:val="00EC083C"/>
    <w:rsid w:val="00EC631C"/>
    <w:rsid w:val="00EE0F1C"/>
    <w:rsid w:val="00F46B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03F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C570C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210</TotalTime>
  <Pages>7</Pages>
  <Words>1193</Words>
  <Characters>6801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Admin</cp:lastModifiedBy>
  <cp:revision>20</cp:revision>
  <dcterms:created xsi:type="dcterms:W3CDTF">2018-09-21T04:00:00Z</dcterms:created>
  <dcterms:modified xsi:type="dcterms:W3CDTF">2018-09-25T02:44:00Z</dcterms:modified>
</cp:coreProperties>
</file>