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AAC" w:rsidRPr="00374BD5" w:rsidRDefault="009E2AAC" w:rsidP="007635D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374BD5">
        <w:rPr>
          <w:rFonts w:ascii="Times New Roman" w:hAnsi="Times New Roman"/>
          <w:b/>
          <w:sz w:val="24"/>
          <w:szCs w:val="24"/>
        </w:rPr>
        <w:t>Сведения</w:t>
      </w:r>
    </w:p>
    <w:p w:rsidR="009E2AAC" w:rsidRDefault="009E2AAC" w:rsidP="007635D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374BD5">
        <w:rPr>
          <w:rFonts w:ascii="Times New Roman" w:hAnsi="Times New Roman"/>
          <w:b/>
          <w:sz w:val="24"/>
          <w:szCs w:val="24"/>
        </w:rPr>
        <w:t xml:space="preserve">о доходах, расходах, об имуществе и обязательствах имущественного характера руководителей муниципальных служащих их супруги (супруга) и несовершеннолетних детей администрации Прокудского сельсовета за период с 1 января </w:t>
      </w:r>
      <w:smartTag w:uri="urn:schemas-microsoft-com:office:smarttags" w:element="metricconverter">
        <w:smartTagPr>
          <w:attr w:name="ProductID" w:val="2015 г"/>
        </w:smartTagPr>
        <w:r w:rsidRPr="00374BD5">
          <w:rPr>
            <w:rFonts w:ascii="Times New Roman" w:hAnsi="Times New Roman"/>
            <w:b/>
            <w:sz w:val="24"/>
            <w:szCs w:val="24"/>
          </w:rPr>
          <w:t>201</w:t>
        </w:r>
        <w:r>
          <w:rPr>
            <w:rFonts w:ascii="Times New Roman" w:hAnsi="Times New Roman"/>
            <w:b/>
            <w:sz w:val="24"/>
            <w:szCs w:val="24"/>
          </w:rPr>
          <w:t>5</w:t>
        </w:r>
        <w:r w:rsidRPr="00374BD5">
          <w:rPr>
            <w:rFonts w:ascii="Times New Roman" w:hAnsi="Times New Roman"/>
            <w:b/>
            <w:sz w:val="24"/>
            <w:szCs w:val="24"/>
          </w:rPr>
          <w:t xml:space="preserve"> г</w:t>
        </w:r>
      </w:smartTag>
      <w:r w:rsidRPr="00374BD5">
        <w:rPr>
          <w:rFonts w:ascii="Times New Roman" w:hAnsi="Times New Roman"/>
          <w:b/>
          <w:sz w:val="24"/>
          <w:szCs w:val="24"/>
        </w:rPr>
        <w:t xml:space="preserve">. по 31 декабря </w:t>
      </w:r>
      <w:smartTag w:uri="urn:schemas-microsoft-com:office:smarttags" w:element="metricconverter">
        <w:smartTagPr>
          <w:attr w:name="ProductID" w:val="2015 г"/>
        </w:smartTagPr>
        <w:r w:rsidRPr="00374BD5">
          <w:rPr>
            <w:rFonts w:ascii="Times New Roman" w:hAnsi="Times New Roman"/>
            <w:b/>
            <w:sz w:val="24"/>
            <w:szCs w:val="24"/>
          </w:rPr>
          <w:t>201</w:t>
        </w:r>
        <w:r>
          <w:rPr>
            <w:rFonts w:ascii="Times New Roman" w:hAnsi="Times New Roman"/>
            <w:b/>
            <w:sz w:val="24"/>
            <w:szCs w:val="24"/>
          </w:rPr>
          <w:t>5</w:t>
        </w:r>
        <w:r w:rsidRPr="00374BD5">
          <w:rPr>
            <w:rFonts w:ascii="Times New Roman" w:hAnsi="Times New Roman"/>
            <w:b/>
            <w:sz w:val="24"/>
            <w:szCs w:val="24"/>
          </w:rPr>
          <w:t xml:space="preserve"> г</w:t>
        </w:r>
      </w:smartTag>
      <w:r w:rsidRPr="00374BD5">
        <w:rPr>
          <w:rFonts w:ascii="Times New Roman" w:hAnsi="Times New Roman"/>
          <w:b/>
          <w:sz w:val="24"/>
          <w:szCs w:val="24"/>
        </w:rPr>
        <w:t>.,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374BD5">
        <w:rPr>
          <w:rFonts w:ascii="Times New Roman" w:hAnsi="Times New Roman"/>
          <w:b/>
          <w:sz w:val="24"/>
          <w:szCs w:val="24"/>
        </w:rPr>
        <w:t>размещаемые на</w:t>
      </w:r>
      <w:r>
        <w:rPr>
          <w:rFonts w:ascii="Times New Roman" w:hAnsi="Times New Roman"/>
          <w:b/>
          <w:sz w:val="24"/>
          <w:szCs w:val="24"/>
        </w:rPr>
        <w:t xml:space="preserve"> официальном сайте Чистопольского сельсовета</w:t>
      </w:r>
    </w:p>
    <w:p w:rsidR="009E2AAC" w:rsidRPr="00374BD5" w:rsidRDefault="009E2AAC" w:rsidP="007635D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534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1800"/>
        <w:gridCol w:w="1799"/>
        <w:gridCol w:w="1795"/>
        <w:gridCol w:w="1346"/>
        <w:gridCol w:w="898"/>
        <w:gridCol w:w="693"/>
        <w:gridCol w:w="1438"/>
        <w:gridCol w:w="725"/>
        <w:gridCol w:w="777"/>
        <w:gridCol w:w="2003"/>
        <w:gridCol w:w="1123"/>
        <w:gridCol w:w="1137"/>
      </w:tblGrid>
      <w:tr w:rsidR="009E2AAC" w:rsidRPr="00BC3EC7" w:rsidTr="00B0696F">
        <w:trPr>
          <w:cantSplit/>
          <w:tblHeader/>
        </w:trPr>
        <w:tc>
          <w:tcPr>
            <w:tcW w:w="1800" w:type="dxa"/>
            <w:vMerge w:val="restart"/>
          </w:tcPr>
          <w:p w:rsidR="009E2AAC" w:rsidRPr="00374BD5" w:rsidRDefault="009E2AAC" w:rsidP="00B0696F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9E2AAC" w:rsidRPr="00374BD5" w:rsidRDefault="009E2AAC" w:rsidP="00B0696F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9E2AAC" w:rsidRPr="00374BD5" w:rsidRDefault="009E2AAC" w:rsidP="00B0696F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799" w:type="dxa"/>
            <w:vMerge w:val="restart"/>
          </w:tcPr>
          <w:p w:rsidR="009E2AAC" w:rsidRPr="00374BD5" w:rsidRDefault="009E2AAC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2" w:type="dxa"/>
            <w:gridSpan w:val="4"/>
          </w:tcPr>
          <w:p w:rsidR="009E2AAC" w:rsidRPr="00374BD5" w:rsidRDefault="009E2AAC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9E2AAC" w:rsidRPr="00374BD5" w:rsidRDefault="009E2AAC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0" w:type="dxa"/>
            <w:gridSpan w:val="3"/>
          </w:tcPr>
          <w:p w:rsidR="009E2AAC" w:rsidRPr="00374BD5" w:rsidRDefault="009E2AAC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3" w:type="dxa"/>
            <w:vMerge w:val="restart"/>
          </w:tcPr>
          <w:p w:rsidR="009E2AAC" w:rsidRPr="00374BD5" w:rsidRDefault="009E2AAC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9E2AAC" w:rsidRPr="00374BD5" w:rsidRDefault="009E2AAC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</w:tcPr>
          <w:p w:rsidR="009E2AAC" w:rsidRPr="00374BD5" w:rsidRDefault="009E2AAC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Деклариро-ванный годовой доход</w:t>
            </w:r>
          </w:p>
          <w:p w:rsidR="009E2AAC" w:rsidRPr="00374BD5" w:rsidRDefault="009E2AAC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137" w:type="dxa"/>
            <w:vMerge w:val="restart"/>
          </w:tcPr>
          <w:p w:rsidR="009E2AAC" w:rsidRPr="00374BD5" w:rsidRDefault="009E2AAC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E2AAC" w:rsidRPr="00BC3EC7" w:rsidTr="00B0696F">
        <w:trPr>
          <w:cantSplit/>
          <w:tblHeader/>
        </w:trPr>
        <w:tc>
          <w:tcPr>
            <w:tcW w:w="1800" w:type="dxa"/>
            <w:vMerge/>
            <w:vAlign w:val="center"/>
          </w:tcPr>
          <w:p w:rsidR="009E2AAC" w:rsidRPr="00BC3EC7" w:rsidRDefault="009E2AAC" w:rsidP="00B0696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9" w:type="dxa"/>
            <w:vMerge/>
            <w:vAlign w:val="center"/>
          </w:tcPr>
          <w:p w:rsidR="009E2AAC" w:rsidRPr="00BC3EC7" w:rsidRDefault="009E2AAC" w:rsidP="00B0696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5" w:type="dxa"/>
          </w:tcPr>
          <w:p w:rsidR="009E2AAC" w:rsidRPr="00374BD5" w:rsidRDefault="009E2AAC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6" w:type="dxa"/>
          </w:tcPr>
          <w:p w:rsidR="009E2AAC" w:rsidRPr="00374BD5" w:rsidRDefault="009E2AAC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9E2AAC" w:rsidRPr="00374BD5" w:rsidRDefault="009E2AAC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</w:tcPr>
          <w:p w:rsidR="009E2AAC" w:rsidRPr="00374BD5" w:rsidRDefault="009E2AAC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9E2AAC" w:rsidRPr="00374BD5" w:rsidRDefault="009E2AAC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</w:tcPr>
          <w:p w:rsidR="009E2AAC" w:rsidRPr="00374BD5" w:rsidRDefault="009E2AAC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1438" w:type="dxa"/>
          </w:tcPr>
          <w:p w:rsidR="009E2AAC" w:rsidRPr="00374BD5" w:rsidRDefault="009E2AAC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</w:tcPr>
          <w:p w:rsidR="009E2AAC" w:rsidRPr="00374BD5" w:rsidRDefault="009E2AAC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</w:tcPr>
          <w:p w:rsidR="009E2AAC" w:rsidRPr="00374BD5" w:rsidRDefault="009E2AAC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2003" w:type="dxa"/>
            <w:vMerge/>
            <w:vAlign w:val="center"/>
          </w:tcPr>
          <w:p w:rsidR="009E2AAC" w:rsidRPr="00BC3EC7" w:rsidRDefault="009E2AAC" w:rsidP="00B0696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vAlign w:val="center"/>
          </w:tcPr>
          <w:p w:rsidR="009E2AAC" w:rsidRPr="00BC3EC7" w:rsidRDefault="009E2AAC" w:rsidP="00B0696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7" w:type="dxa"/>
            <w:vMerge/>
            <w:vAlign w:val="center"/>
          </w:tcPr>
          <w:p w:rsidR="009E2AAC" w:rsidRPr="00BC3EC7" w:rsidRDefault="009E2AAC" w:rsidP="00B0696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2AAC" w:rsidRPr="00BC3EC7" w:rsidTr="00B0696F">
        <w:trPr>
          <w:cantSplit/>
        </w:trPr>
        <w:tc>
          <w:tcPr>
            <w:tcW w:w="1800" w:type="dxa"/>
          </w:tcPr>
          <w:p w:rsidR="009E2AAC" w:rsidRPr="00BC3EC7" w:rsidRDefault="009E2AAC" w:rsidP="00B0696F">
            <w:pPr>
              <w:ind w:right="-75"/>
              <w:jc w:val="center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pacing w:val="-2"/>
                <w:sz w:val="18"/>
                <w:szCs w:val="18"/>
              </w:rPr>
              <w:t>Сентерёва О.В.</w:t>
            </w:r>
          </w:p>
        </w:tc>
        <w:tc>
          <w:tcPr>
            <w:tcW w:w="1799" w:type="dxa"/>
          </w:tcPr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Директор МКУ Чистопольский сельский дом культуры</w:t>
            </w:r>
          </w:p>
        </w:tc>
        <w:tc>
          <w:tcPr>
            <w:tcW w:w="1795" w:type="dxa"/>
          </w:tcPr>
          <w:p w:rsidR="009E2AAC" w:rsidRPr="00BC3EC7" w:rsidRDefault="009E2AAC" w:rsidP="00733F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46" w:type="dxa"/>
          </w:tcPr>
          <w:p w:rsidR="009E2AAC" w:rsidRPr="00374BD5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8" w:type="dxa"/>
          </w:tcPr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9E2AAC" w:rsidRPr="00BC3EC7" w:rsidRDefault="009E2AAC" w:rsidP="00B0696F">
            <w:pPr>
              <w:ind w:left="-71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3" w:type="dxa"/>
          </w:tcPr>
          <w:p w:rsidR="009E2AAC" w:rsidRPr="00374BD5" w:rsidRDefault="009E2AAC" w:rsidP="00B0696F">
            <w:pPr>
              <w:ind w:left="-71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9E2AAC" w:rsidRPr="00BC3EC7" w:rsidRDefault="009E2AAC" w:rsidP="00B0696F">
            <w:pPr>
              <w:ind w:left="-71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8" w:type="dxa"/>
          </w:tcPr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725" w:type="dxa"/>
          </w:tcPr>
          <w:p w:rsidR="009E2AAC" w:rsidRPr="00BC3EC7" w:rsidRDefault="009E2AAC" w:rsidP="00B0696F">
            <w:pPr>
              <w:ind w:left="-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53,9</w:t>
            </w:r>
          </w:p>
        </w:tc>
        <w:tc>
          <w:tcPr>
            <w:tcW w:w="777" w:type="dxa"/>
          </w:tcPr>
          <w:p w:rsidR="009E2AAC" w:rsidRPr="00BC3EC7" w:rsidRDefault="009E2AAC" w:rsidP="00B0696F">
            <w:pPr>
              <w:ind w:left="-71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2003" w:type="dxa"/>
          </w:tcPr>
          <w:p w:rsidR="009E2AAC" w:rsidRPr="00374BD5" w:rsidRDefault="009E2AAC" w:rsidP="00B0696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Автомобиль ВАЗ -2131</w:t>
            </w:r>
          </w:p>
        </w:tc>
        <w:tc>
          <w:tcPr>
            <w:tcW w:w="1123" w:type="dxa"/>
          </w:tcPr>
          <w:p w:rsidR="009E2AAC" w:rsidRPr="00BC3EC7" w:rsidRDefault="009E2AAC" w:rsidP="00B0696F">
            <w:pPr>
              <w:ind w:left="-79" w:right="-7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290324,79</w:t>
            </w:r>
          </w:p>
        </w:tc>
        <w:tc>
          <w:tcPr>
            <w:tcW w:w="1137" w:type="dxa"/>
          </w:tcPr>
          <w:p w:rsidR="009E2AAC" w:rsidRPr="00374BD5" w:rsidRDefault="009E2AAC" w:rsidP="00B0696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2AAC" w:rsidRPr="00BC3EC7" w:rsidTr="00C23AA4">
        <w:trPr>
          <w:cantSplit/>
          <w:trHeight w:val="1779"/>
        </w:trPr>
        <w:tc>
          <w:tcPr>
            <w:tcW w:w="1800" w:type="dxa"/>
          </w:tcPr>
          <w:p w:rsidR="009E2AAC" w:rsidRPr="00BC3EC7" w:rsidRDefault="009E2AAC" w:rsidP="00B0696F">
            <w:pPr>
              <w:ind w:right="-75"/>
              <w:jc w:val="center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pacing w:val="-2"/>
                <w:sz w:val="18"/>
                <w:szCs w:val="18"/>
              </w:rPr>
              <w:t>супруг</w:t>
            </w:r>
          </w:p>
        </w:tc>
        <w:tc>
          <w:tcPr>
            <w:tcW w:w="1799" w:type="dxa"/>
          </w:tcPr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95" w:type="dxa"/>
          </w:tcPr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9E2AAC" w:rsidRPr="00BC3EC7" w:rsidRDefault="009E2AAC" w:rsidP="00EA18C5">
            <w:pPr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9E2AAC" w:rsidRPr="00BC3EC7" w:rsidRDefault="009E2AAC" w:rsidP="00EA18C5">
            <w:pPr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46" w:type="dxa"/>
          </w:tcPr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собственность</w:t>
            </w:r>
          </w:p>
          <w:p w:rsidR="009E2AAC" w:rsidRPr="00BC3EC7" w:rsidRDefault="009E2AAC" w:rsidP="00EA18C5">
            <w:pPr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общая долевая</w:t>
            </w:r>
          </w:p>
          <w:p w:rsidR="009E2AAC" w:rsidRPr="00BC3EC7" w:rsidRDefault="009E2AAC" w:rsidP="00EA18C5">
            <w:pPr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собственность</w:t>
            </w:r>
          </w:p>
        </w:tc>
        <w:tc>
          <w:tcPr>
            <w:tcW w:w="898" w:type="dxa"/>
          </w:tcPr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1400</w:t>
            </w:r>
          </w:p>
          <w:p w:rsidR="009E2AAC" w:rsidRPr="00BC3EC7" w:rsidRDefault="009E2AAC" w:rsidP="00EA18C5">
            <w:pPr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63440000</w:t>
            </w:r>
          </w:p>
          <w:p w:rsidR="009E2AAC" w:rsidRPr="00BC3EC7" w:rsidRDefault="009E2AAC" w:rsidP="00EA18C5">
            <w:pPr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65,2</w:t>
            </w:r>
          </w:p>
        </w:tc>
        <w:tc>
          <w:tcPr>
            <w:tcW w:w="693" w:type="dxa"/>
          </w:tcPr>
          <w:p w:rsidR="009E2AAC" w:rsidRPr="00BC3EC7" w:rsidRDefault="009E2AAC" w:rsidP="00B0696F">
            <w:pPr>
              <w:ind w:left="-71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9E2AAC" w:rsidRPr="00BC3EC7" w:rsidRDefault="009E2AAC" w:rsidP="00EA18C5">
            <w:pPr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9E2AAC" w:rsidRPr="00BC3EC7" w:rsidRDefault="009E2AAC" w:rsidP="00EA18C5">
            <w:pPr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38" w:type="dxa"/>
          </w:tcPr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5" w:type="dxa"/>
          </w:tcPr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53,9</w:t>
            </w:r>
          </w:p>
          <w:p w:rsidR="009E2AAC" w:rsidRPr="00BC3EC7" w:rsidRDefault="009E2AAC" w:rsidP="00B0696F">
            <w:pPr>
              <w:ind w:left="-71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7" w:type="dxa"/>
          </w:tcPr>
          <w:p w:rsidR="009E2AAC" w:rsidRPr="00374BD5" w:rsidRDefault="009E2AAC" w:rsidP="00B0696F">
            <w:pPr>
              <w:ind w:left="-71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9E2AAC" w:rsidRPr="00BC3EC7" w:rsidRDefault="009E2AAC" w:rsidP="00B0696F">
            <w:pPr>
              <w:ind w:left="-71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3" w:type="dxa"/>
          </w:tcPr>
          <w:p w:rsidR="009E2AAC" w:rsidRPr="00374BD5" w:rsidRDefault="009E2AAC" w:rsidP="00B0696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3" w:type="dxa"/>
          </w:tcPr>
          <w:p w:rsidR="009E2AAC" w:rsidRPr="00BC3EC7" w:rsidRDefault="009E2AAC" w:rsidP="00B0696F">
            <w:pPr>
              <w:ind w:left="-79" w:right="-7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68441,00</w:t>
            </w:r>
          </w:p>
        </w:tc>
        <w:tc>
          <w:tcPr>
            <w:tcW w:w="1137" w:type="dxa"/>
          </w:tcPr>
          <w:p w:rsidR="009E2AAC" w:rsidRPr="00374BD5" w:rsidRDefault="009E2AAC" w:rsidP="00B0696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2AAC" w:rsidRPr="00BC3EC7" w:rsidTr="00C23AA4">
        <w:trPr>
          <w:cantSplit/>
          <w:trHeight w:val="1096"/>
        </w:trPr>
        <w:tc>
          <w:tcPr>
            <w:tcW w:w="1800" w:type="dxa"/>
          </w:tcPr>
          <w:p w:rsidR="009E2AAC" w:rsidRPr="00BC3EC7" w:rsidRDefault="009E2AAC" w:rsidP="00B0696F">
            <w:pPr>
              <w:ind w:right="-75"/>
              <w:jc w:val="center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pacing w:val="-2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799" w:type="dxa"/>
          </w:tcPr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95" w:type="dxa"/>
          </w:tcPr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46" w:type="dxa"/>
          </w:tcPr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98" w:type="dxa"/>
          </w:tcPr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93" w:type="dxa"/>
          </w:tcPr>
          <w:p w:rsidR="009E2AAC" w:rsidRPr="00BC3EC7" w:rsidRDefault="009E2AAC" w:rsidP="00B0696F">
            <w:pPr>
              <w:ind w:left="-71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38" w:type="dxa"/>
          </w:tcPr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725" w:type="dxa"/>
          </w:tcPr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53,9</w:t>
            </w:r>
          </w:p>
        </w:tc>
        <w:tc>
          <w:tcPr>
            <w:tcW w:w="777" w:type="dxa"/>
          </w:tcPr>
          <w:p w:rsidR="009E2AAC" w:rsidRPr="00BC3EC7" w:rsidRDefault="009E2AAC" w:rsidP="00B0696F">
            <w:pPr>
              <w:ind w:left="-71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2003" w:type="dxa"/>
          </w:tcPr>
          <w:p w:rsidR="009E2AAC" w:rsidRPr="00374BD5" w:rsidRDefault="009E2AAC" w:rsidP="00B0696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</w:tcPr>
          <w:p w:rsidR="009E2AAC" w:rsidRPr="00BC3EC7" w:rsidRDefault="009E2AAC" w:rsidP="00B0696F">
            <w:pPr>
              <w:ind w:left="-79" w:right="-7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7" w:type="dxa"/>
          </w:tcPr>
          <w:p w:rsidR="009E2AAC" w:rsidRPr="00374BD5" w:rsidRDefault="009E2AAC" w:rsidP="00B0696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E2AAC" w:rsidRPr="00374BD5" w:rsidRDefault="009E2AAC" w:rsidP="009C6DF0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9E2AAC" w:rsidRPr="00374BD5" w:rsidSect="008A3A8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DF0"/>
    <w:rsid w:val="00045D5E"/>
    <w:rsid w:val="00061948"/>
    <w:rsid w:val="001549BD"/>
    <w:rsid w:val="001A6352"/>
    <w:rsid w:val="00374BD5"/>
    <w:rsid w:val="0065765E"/>
    <w:rsid w:val="00733F6F"/>
    <w:rsid w:val="007635DB"/>
    <w:rsid w:val="007D5F3C"/>
    <w:rsid w:val="008A3A8B"/>
    <w:rsid w:val="009C6DF0"/>
    <w:rsid w:val="009E2AAC"/>
    <w:rsid w:val="009F2F83"/>
    <w:rsid w:val="00AF64E6"/>
    <w:rsid w:val="00B0696F"/>
    <w:rsid w:val="00B21952"/>
    <w:rsid w:val="00BC3EC7"/>
    <w:rsid w:val="00C23AA4"/>
    <w:rsid w:val="00CF5CDF"/>
    <w:rsid w:val="00D64ACB"/>
    <w:rsid w:val="00D87434"/>
    <w:rsid w:val="00EA18C5"/>
    <w:rsid w:val="00ED0E21"/>
    <w:rsid w:val="00FD3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DF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6DF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9C6DF0"/>
    <w:rPr>
      <w:lang w:eastAsia="en-US"/>
    </w:rPr>
  </w:style>
  <w:style w:type="paragraph" w:customStyle="1" w:styleId="ConsPlusNormal">
    <w:name w:val="ConsPlusNormal"/>
    <w:uiPriority w:val="99"/>
    <w:rsid w:val="007635DB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7635DB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</TotalTime>
  <Pages>1</Pages>
  <Words>173</Words>
  <Characters>991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14</cp:revision>
  <dcterms:created xsi:type="dcterms:W3CDTF">2015-04-30T06:35:00Z</dcterms:created>
  <dcterms:modified xsi:type="dcterms:W3CDTF">2016-05-12T08:43:00Z</dcterms:modified>
</cp:coreProperties>
</file>